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mp" ContentType="image/p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53C6C1" w14:textId="354526EF" w:rsidR="00943C8F" w:rsidRPr="0000101E" w:rsidRDefault="00943C8F" w:rsidP="001139ED">
      <w:pPr>
        <w:spacing w:line="240" w:lineRule="auto"/>
        <w:jc w:val="center"/>
      </w:pPr>
      <w:r>
        <w:t xml:space="preserve">EVIDENCIAS MENSUALES DE EJECUCIÓN CONTRACTUAL </w:t>
      </w:r>
      <w:r w:rsidR="00AC7F6A">
        <w:t>AGOSTO</w:t>
      </w:r>
    </w:p>
    <w:p w14:paraId="79FC7A54" w14:textId="333D4D6E" w:rsidR="00943C8F" w:rsidRPr="0000101E" w:rsidRDefault="00943C8F" w:rsidP="001139ED">
      <w:pPr>
        <w:spacing w:line="240" w:lineRule="auto"/>
        <w:jc w:val="center"/>
      </w:pPr>
      <w:r w:rsidRPr="0000101E">
        <w:t>INSTRU</w:t>
      </w:r>
      <w:r w:rsidR="001E3DC7">
        <w:t>CTOR ANDREA PAOLA ALAPE PERDOMO</w:t>
      </w:r>
    </w:p>
    <w:p w14:paraId="796A2A36" w14:textId="15FBBF0A" w:rsidR="001139ED" w:rsidRPr="001E3DC7" w:rsidRDefault="00943C8F" w:rsidP="001E3DC7">
      <w:pPr>
        <w:spacing w:line="240" w:lineRule="auto"/>
        <w:rPr>
          <w:b/>
        </w:rPr>
      </w:pPr>
      <w:r w:rsidRPr="001E3DC7">
        <w:rPr>
          <w:b/>
        </w:rPr>
        <w:t>OBLIGACIÓN No. 1 - No.</w:t>
      </w:r>
      <w:r w:rsidR="00E102C3" w:rsidRPr="001E3DC7">
        <w:rPr>
          <w:b/>
        </w:rPr>
        <w:t xml:space="preserve"> </w:t>
      </w:r>
      <w:r w:rsidR="008E71D1" w:rsidRPr="001E3DC7">
        <w:rPr>
          <w:b/>
        </w:rPr>
        <w:t>4 -</w:t>
      </w:r>
      <w:r w:rsidRPr="001E3DC7">
        <w:rPr>
          <w:b/>
        </w:rPr>
        <w:t xml:space="preserve"> No. </w:t>
      </w:r>
      <w:r w:rsidR="00E102C3" w:rsidRPr="001E3DC7">
        <w:rPr>
          <w:b/>
        </w:rPr>
        <w:t>6</w:t>
      </w:r>
      <w:r w:rsidR="00DB0CC6" w:rsidRPr="001E3DC7">
        <w:rPr>
          <w:b/>
        </w:rPr>
        <w:t xml:space="preserve"> </w:t>
      </w:r>
      <w:r w:rsidR="00E442CC" w:rsidRPr="001E3DC7">
        <w:rPr>
          <w:b/>
        </w:rPr>
        <w:t xml:space="preserve">– No </w:t>
      </w:r>
      <w:r w:rsidR="00635A5F" w:rsidRPr="001E3DC7">
        <w:rPr>
          <w:b/>
        </w:rPr>
        <w:t>7</w:t>
      </w:r>
      <w:r w:rsidR="0906D584" w:rsidRPr="001E3DC7">
        <w:rPr>
          <w:b/>
        </w:rPr>
        <w:t xml:space="preserve"> – </w:t>
      </w:r>
      <w:r w:rsidR="00FB54B9" w:rsidRPr="001E3DC7">
        <w:rPr>
          <w:b/>
        </w:rPr>
        <w:t>No</w:t>
      </w:r>
      <w:r w:rsidR="0906D584" w:rsidRPr="001E3DC7">
        <w:rPr>
          <w:b/>
        </w:rPr>
        <w:t xml:space="preserve"> </w:t>
      </w:r>
      <w:r w:rsidR="00594F5B" w:rsidRPr="001E3DC7">
        <w:rPr>
          <w:b/>
        </w:rPr>
        <w:t>8</w:t>
      </w:r>
      <w:r w:rsidR="00DB0CC6" w:rsidRPr="001E3DC7">
        <w:rPr>
          <w:b/>
        </w:rPr>
        <w:t xml:space="preserve"> </w:t>
      </w:r>
      <w:r w:rsidR="0906D584" w:rsidRPr="001E3DC7">
        <w:rPr>
          <w:b/>
        </w:rPr>
        <w:t xml:space="preserve">– No </w:t>
      </w:r>
      <w:r w:rsidR="00F023C2" w:rsidRPr="001E3DC7">
        <w:rPr>
          <w:b/>
        </w:rPr>
        <w:t>12</w:t>
      </w:r>
      <w:r w:rsidR="000D44D6" w:rsidRPr="001E3DC7">
        <w:rPr>
          <w:b/>
        </w:rPr>
        <w:t>– No 13</w:t>
      </w:r>
      <w:r w:rsidR="00B64687" w:rsidRPr="001E3DC7">
        <w:rPr>
          <w:b/>
        </w:rPr>
        <w:t>– No 14</w:t>
      </w:r>
      <w:r w:rsidR="00DB0CC6" w:rsidRPr="001E3DC7">
        <w:rPr>
          <w:b/>
        </w:rPr>
        <w:t xml:space="preserve"> </w:t>
      </w:r>
      <w:r w:rsidR="00A62C86" w:rsidRPr="001E3DC7">
        <w:rPr>
          <w:b/>
        </w:rPr>
        <w:t>- No.</w:t>
      </w:r>
      <w:r w:rsidR="00B81D71" w:rsidRPr="001E3DC7">
        <w:rPr>
          <w:b/>
        </w:rPr>
        <w:t xml:space="preserve"> 15</w:t>
      </w:r>
      <w:r w:rsidR="00E86D94" w:rsidRPr="001E3DC7">
        <w:rPr>
          <w:rFonts w:ascii="Arial" w:hAnsi="Arial" w:cs="Arial"/>
          <w:b/>
          <w:sz w:val="20"/>
          <w:szCs w:val="20"/>
        </w:rPr>
        <w:t xml:space="preserve"> </w:t>
      </w:r>
      <w:r w:rsidR="004E4516" w:rsidRPr="001E3DC7">
        <w:rPr>
          <w:rFonts w:ascii="Arial" w:hAnsi="Arial" w:cs="Arial"/>
          <w:b/>
          <w:sz w:val="20"/>
          <w:szCs w:val="20"/>
        </w:rPr>
        <w:t>–</w:t>
      </w:r>
      <w:r w:rsidR="00E86D94" w:rsidRPr="001E3DC7">
        <w:rPr>
          <w:rFonts w:ascii="Arial" w:hAnsi="Arial" w:cs="Arial"/>
          <w:b/>
          <w:sz w:val="20"/>
          <w:szCs w:val="20"/>
        </w:rPr>
        <w:t xml:space="preserve"> No</w:t>
      </w:r>
      <w:r w:rsidR="004E4516" w:rsidRPr="001E3DC7">
        <w:rPr>
          <w:rFonts w:ascii="Arial" w:hAnsi="Arial" w:cs="Arial"/>
          <w:b/>
          <w:sz w:val="20"/>
          <w:szCs w:val="20"/>
        </w:rPr>
        <w:t xml:space="preserve"> 21– No</w:t>
      </w:r>
      <w:r w:rsidR="00D052F0" w:rsidRPr="001E3DC7">
        <w:rPr>
          <w:rFonts w:ascii="Arial" w:hAnsi="Arial" w:cs="Arial"/>
          <w:b/>
          <w:sz w:val="20"/>
          <w:szCs w:val="20"/>
        </w:rPr>
        <w:t xml:space="preserve"> </w:t>
      </w:r>
      <w:r w:rsidR="004E4516" w:rsidRPr="001E3DC7">
        <w:rPr>
          <w:rFonts w:ascii="Arial" w:hAnsi="Arial" w:cs="Arial"/>
          <w:b/>
          <w:sz w:val="20"/>
          <w:szCs w:val="20"/>
        </w:rPr>
        <w:t>24</w:t>
      </w:r>
      <w:r w:rsidR="000D2236" w:rsidRPr="001E3DC7">
        <w:rPr>
          <w:rFonts w:ascii="Arial" w:hAnsi="Arial" w:cs="Arial"/>
          <w:b/>
          <w:sz w:val="20"/>
          <w:szCs w:val="20"/>
        </w:rPr>
        <w:t xml:space="preserve">– No 25 </w:t>
      </w:r>
      <w:r w:rsidR="00A62C86" w:rsidRPr="001E3DC7">
        <w:rPr>
          <w:b/>
        </w:rPr>
        <w:t xml:space="preserve"> </w:t>
      </w:r>
      <w:r w:rsidR="00DB0CC6" w:rsidRPr="001E3DC7">
        <w:rPr>
          <w:b/>
        </w:rPr>
        <w:t xml:space="preserve"> </w:t>
      </w:r>
      <w:r w:rsidR="002D4940" w:rsidRPr="001E3DC7">
        <w:rPr>
          <w:b/>
        </w:rPr>
        <w:t xml:space="preserve"> </w:t>
      </w:r>
    </w:p>
    <w:p w14:paraId="521EDD41" w14:textId="5538F29A" w:rsidR="000D44D6" w:rsidRDefault="000D44D6" w:rsidP="7001F4B2">
      <w:pPr>
        <w:spacing w:line="240" w:lineRule="auto"/>
      </w:pPr>
      <w:r>
        <w:t xml:space="preserve">ASISTENCIA Y ACTA DE </w:t>
      </w:r>
      <w:r w:rsidR="006156D5">
        <w:t>FORMACION</w:t>
      </w:r>
      <w:r>
        <w:t xml:space="preserve"> LAS INSTITUCIONES </w:t>
      </w:r>
    </w:p>
    <w:p w14:paraId="334FA60E" w14:textId="175FF907" w:rsidR="001D11C5" w:rsidRDefault="000D69BB" w:rsidP="7001F4B2">
      <w:pPr>
        <w:spacing w:line="240" w:lineRule="auto"/>
        <w:rPr>
          <w:noProof/>
        </w:rPr>
      </w:pPr>
      <w:r>
        <w:rPr>
          <w:noProof/>
        </w:rPr>
        <w:t xml:space="preserve">    </w:t>
      </w:r>
      <w:r w:rsidR="00B20480">
        <w:rPr>
          <w:noProof/>
        </w:rPr>
        <w:drawing>
          <wp:inline distT="0" distB="0" distL="0" distR="0" wp14:anchorId="7CD536E5" wp14:editId="4FB06A40">
            <wp:extent cx="3291840" cy="4273532"/>
            <wp:effectExtent l="0" t="0" r="3810" b="0"/>
            <wp:docPr id="204149393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1493937" name="Imagen 2041493937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296822" cy="42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20480">
        <w:rPr>
          <w:noProof/>
        </w:rPr>
        <w:t xml:space="preserve">  </w:t>
      </w:r>
      <w:r w:rsidR="001E1508">
        <w:rPr>
          <w:noProof/>
        </w:rPr>
        <w:drawing>
          <wp:inline distT="0" distB="0" distL="0" distR="0" wp14:anchorId="57E14953" wp14:editId="0107A490">
            <wp:extent cx="4257582" cy="3009875"/>
            <wp:effectExtent l="0" t="0" r="0" b="635"/>
            <wp:docPr id="1170749862" name="Imagen 2" descr="Imagen de la pantalla de un celular de un mensaje en letras negras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0749862" name="Imagen 2" descr="Imagen de la pantalla de un celular de un mensaje en letras negras&#10;&#10;El contenido generado por IA puede ser incorrecto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280768" cy="3026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5AD03E" w14:textId="77777777" w:rsidR="000D69BB" w:rsidRDefault="000D69BB" w:rsidP="7001F4B2">
      <w:pPr>
        <w:spacing w:line="240" w:lineRule="auto"/>
        <w:rPr>
          <w:noProof/>
        </w:rPr>
      </w:pPr>
    </w:p>
    <w:p w14:paraId="2A7A548B" w14:textId="07EE239A" w:rsidR="00F44F8F" w:rsidRDefault="000E1D57" w:rsidP="7001F4B2">
      <w:pPr>
        <w:spacing w:line="240" w:lineRule="auto"/>
        <w:rPr>
          <w:noProof/>
          <w:lang w:val="es-ES" w:eastAsia="es-ES"/>
        </w:rPr>
      </w:pPr>
      <w:r>
        <w:rPr>
          <w:noProof/>
          <w:lang w:val="es-ES" w:eastAsia="es-ES"/>
        </w:rPr>
        <w:lastRenderedPageBreak/>
        <w:t xml:space="preserve">                        </w:t>
      </w:r>
      <w:r w:rsidR="008C6340">
        <w:rPr>
          <w:noProof/>
          <w:lang w:val="es-ES" w:eastAsia="es-ES"/>
        </w:rPr>
        <w:t xml:space="preserve">   </w:t>
      </w:r>
    </w:p>
    <w:p w14:paraId="68CBCC82" w14:textId="77777777" w:rsidR="00F74A60" w:rsidRDefault="00F74A60" w:rsidP="7001F4B2">
      <w:pPr>
        <w:spacing w:line="240" w:lineRule="auto"/>
        <w:rPr>
          <w:noProof/>
          <w:lang w:val="es-ES" w:eastAsia="es-ES"/>
        </w:rPr>
      </w:pPr>
    </w:p>
    <w:p w14:paraId="05C585DD" w14:textId="72DE3970" w:rsidR="002826CF" w:rsidRPr="006B316B" w:rsidRDefault="006156D5" w:rsidP="006B316B">
      <w:pPr>
        <w:spacing w:line="240" w:lineRule="auto"/>
        <w:rPr>
          <w:noProof/>
          <w:lang w:val="es-ES" w:eastAsia="es-ES"/>
        </w:rPr>
      </w:pPr>
      <w:r>
        <w:t xml:space="preserve">     </w:t>
      </w:r>
    </w:p>
    <w:p w14:paraId="5EADFDEA" w14:textId="77777777" w:rsidR="002826CF" w:rsidRPr="000E1D57" w:rsidRDefault="002826CF" w:rsidP="00E25414">
      <w:pPr>
        <w:pStyle w:val="TableParagraph"/>
        <w:spacing w:line="205" w:lineRule="exact"/>
        <w:ind w:left="0"/>
        <w:rPr>
          <w:b/>
        </w:rPr>
      </w:pPr>
      <w:r>
        <w:rPr>
          <w:b/>
        </w:rPr>
        <w:t>OBLIGACIÓN No. 17</w:t>
      </w:r>
    </w:p>
    <w:p w14:paraId="53F2E767" w14:textId="77777777" w:rsidR="002826CF" w:rsidRPr="000E1D57" w:rsidRDefault="002826CF" w:rsidP="002826CF">
      <w:pPr>
        <w:spacing w:line="240" w:lineRule="auto"/>
        <w:rPr>
          <w:noProof/>
          <w:lang w:eastAsia="es-CO"/>
        </w:rPr>
      </w:pPr>
      <w:r w:rsidRPr="00132B6D">
        <w:rPr>
          <w:rFonts w:ascii="Arial" w:hAnsi="Arial" w:cs="Arial"/>
          <w:color w:val="000000" w:themeColor="text1"/>
          <w:sz w:val="20"/>
        </w:rPr>
        <w:t>APLICAR EN EL DESARROLLO DEL PROCESO DE FORMACIÓN LAS COMPETEN</w:t>
      </w:r>
      <w:r>
        <w:rPr>
          <w:rFonts w:ascii="Arial" w:hAnsi="Arial" w:cs="Arial"/>
          <w:color w:val="000000" w:themeColor="text1"/>
          <w:sz w:val="20"/>
        </w:rPr>
        <w:t xml:space="preserve">CIAS EN EL MANEJO DE LAS TIC, </w:t>
      </w:r>
    </w:p>
    <w:p w14:paraId="05AD2696" w14:textId="77777777" w:rsidR="002826CF" w:rsidRDefault="002826CF" w:rsidP="000E1D57">
      <w:pPr>
        <w:spacing w:line="240" w:lineRule="auto"/>
        <w:rPr>
          <w:noProof/>
          <w:lang w:val="es-ES" w:eastAsia="es-ES"/>
        </w:rPr>
      </w:pPr>
    </w:p>
    <w:p w14:paraId="721EC045" w14:textId="51DBF8E0" w:rsidR="006156D5" w:rsidRDefault="00F95683" w:rsidP="000E1D57">
      <w:pPr>
        <w:spacing w:line="240" w:lineRule="auto"/>
        <w:rPr>
          <w:noProof/>
          <w:lang w:val="es-ES" w:eastAsia="es-ES"/>
        </w:rPr>
      </w:pPr>
      <w:r>
        <w:rPr>
          <w:noProof/>
          <w:lang w:val="es-ES" w:eastAsia="es-ES"/>
        </w:rPr>
        <w:t xml:space="preserve"> </w:t>
      </w:r>
      <w:r w:rsidR="002826CF">
        <w:rPr>
          <w:noProof/>
          <w:lang w:val="es-ES" w:eastAsia="es-ES"/>
        </w:rPr>
        <w:drawing>
          <wp:inline distT="0" distB="0" distL="0" distR="0" wp14:anchorId="293A76B4" wp14:editId="6AD62485">
            <wp:extent cx="3215640" cy="3712733"/>
            <wp:effectExtent l="0" t="0" r="3810" b="254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WhatsApp Image 2025-03-12 at 11.32.40 PM.jpe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7275" cy="3714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s-ES" w:eastAsia="es-ES"/>
        </w:rPr>
        <w:t xml:space="preserve">  </w:t>
      </w:r>
      <w:r w:rsidR="006156D5">
        <w:rPr>
          <w:noProof/>
          <w:lang w:val="es-ES" w:eastAsia="es-ES"/>
        </w:rPr>
        <w:t xml:space="preserve"> </w:t>
      </w:r>
      <w:r>
        <w:rPr>
          <w:noProof/>
          <w:lang w:val="es-ES" w:eastAsia="es-ES"/>
        </w:rPr>
        <w:t xml:space="preserve">          </w:t>
      </w:r>
      <w:r>
        <w:t xml:space="preserve">  </w:t>
      </w:r>
      <w:r>
        <w:rPr>
          <w:noProof/>
          <w:lang w:val="es-ES" w:eastAsia="es-ES"/>
        </w:rPr>
        <w:drawing>
          <wp:inline distT="0" distB="0" distL="0" distR="0" wp14:anchorId="4FBAEBE7" wp14:editId="01A795B1">
            <wp:extent cx="3211682" cy="3443478"/>
            <wp:effectExtent l="0" t="0" r="8255" b="508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WhatsApp Image 2025-03-31 at 9.14.45 PM.jpe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0988" cy="3453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1EC9C5" w14:textId="77777777" w:rsidR="006156D5" w:rsidRPr="006156D5" w:rsidRDefault="006156D5" w:rsidP="006156D5">
      <w:pPr>
        <w:rPr>
          <w:lang w:val="es-ES" w:eastAsia="es-ES"/>
        </w:rPr>
      </w:pPr>
    </w:p>
    <w:p w14:paraId="7EE788FB" w14:textId="032F59EB" w:rsidR="006156D5" w:rsidRDefault="006156D5" w:rsidP="006156D5">
      <w:pPr>
        <w:rPr>
          <w:lang w:val="es-ES" w:eastAsia="es-ES"/>
        </w:rPr>
      </w:pPr>
    </w:p>
    <w:p w14:paraId="5AB3651E" w14:textId="77777777" w:rsidR="006156D5" w:rsidRDefault="006156D5" w:rsidP="006156D5">
      <w:pPr>
        <w:rPr>
          <w:lang w:val="es-ES" w:eastAsia="es-ES"/>
        </w:rPr>
      </w:pPr>
    </w:p>
    <w:p w14:paraId="03638613" w14:textId="77777777" w:rsidR="00BF3739" w:rsidRDefault="00BF3739" w:rsidP="006156D5">
      <w:pPr>
        <w:spacing w:line="240" w:lineRule="auto"/>
        <w:rPr>
          <w:b/>
        </w:rPr>
      </w:pPr>
    </w:p>
    <w:p w14:paraId="5DBD9456" w14:textId="070BD701" w:rsidR="00BF3739" w:rsidRPr="000E1D57" w:rsidRDefault="00BF3739" w:rsidP="00BF3739">
      <w:pPr>
        <w:pStyle w:val="TableParagraph"/>
        <w:spacing w:line="205" w:lineRule="exact"/>
        <w:ind w:left="0"/>
        <w:rPr>
          <w:b/>
        </w:rPr>
      </w:pPr>
      <w:r>
        <w:rPr>
          <w:b/>
        </w:rPr>
        <w:t>OBLIGACIÓN No. 18</w:t>
      </w:r>
    </w:p>
    <w:p w14:paraId="1C1B489E" w14:textId="583E6EBB" w:rsidR="00BF3739" w:rsidRDefault="00BF3739" w:rsidP="006156D5">
      <w:pPr>
        <w:spacing w:line="240" w:lineRule="auto"/>
        <w:rPr>
          <w:rFonts w:ascii="Arial" w:hAnsi="Arial" w:cs="Arial"/>
          <w:color w:val="000000" w:themeColor="text1"/>
          <w:sz w:val="20"/>
        </w:rPr>
      </w:pPr>
      <w:r w:rsidRPr="00132B6D">
        <w:rPr>
          <w:rFonts w:ascii="Arial" w:hAnsi="Arial" w:cs="Arial"/>
          <w:color w:val="000000" w:themeColor="text1"/>
          <w:sz w:val="20"/>
        </w:rPr>
        <w:t>COLABORAR Y APOYAR LA CONFORMACIÓN DE EQUIPOS EJECUTORES PARA EL DESARROLLO DE LA FORMACIÓN PROFESIONAL CON EL FIN DE ORIENTAR PROGRAMAS AFINES DE LA MISMA RED.</w:t>
      </w:r>
    </w:p>
    <w:p w14:paraId="6A836F88" w14:textId="77777777" w:rsidR="00BF3739" w:rsidRDefault="00BF3739" w:rsidP="006156D5">
      <w:pPr>
        <w:spacing w:line="240" w:lineRule="auto"/>
        <w:rPr>
          <w:noProof/>
          <w:lang w:val="es-ES" w:eastAsia="es-ES"/>
        </w:rPr>
      </w:pPr>
    </w:p>
    <w:p w14:paraId="6E2AEBCD" w14:textId="3CBB8B12" w:rsidR="00BF3739" w:rsidRDefault="00BF3739" w:rsidP="006156D5">
      <w:pPr>
        <w:spacing w:line="240" w:lineRule="auto"/>
        <w:rPr>
          <w:rFonts w:ascii="Arial" w:hAnsi="Arial" w:cs="Arial"/>
          <w:color w:val="000000" w:themeColor="text1"/>
          <w:sz w:val="20"/>
        </w:rPr>
      </w:pPr>
      <w:r>
        <w:rPr>
          <w:noProof/>
          <w:lang w:val="es-ES" w:eastAsia="es-ES"/>
        </w:rPr>
        <w:drawing>
          <wp:inline distT="0" distB="0" distL="0" distR="0" wp14:anchorId="01D2FAAC" wp14:editId="4D48C4AD">
            <wp:extent cx="7231380" cy="3889185"/>
            <wp:effectExtent l="0" t="0" r="762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b="4387"/>
                    <a:stretch/>
                  </pic:blipFill>
                  <pic:spPr bwMode="auto">
                    <a:xfrm>
                      <a:off x="0" y="0"/>
                      <a:ext cx="7237240" cy="38923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A5040A" w14:textId="77777777" w:rsidR="00BF3739" w:rsidRDefault="00BF3739" w:rsidP="006156D5">
      <w:pPr>
        <w:spacing w:line="240" w:lineRule="auto"/>
        <w:rPr>
          <w:b/>
        </w:rPr>
      </w:pPr>
    </w:p>
    <w:p w14:paraId="4F5AA792" w14:textId="77777777" w:rsidR="00BF3739" w:rsidRDefault="00BF3739" w:rsidP="006156D5">
      <w:pPr>
        <w:spacing w:line="240" w:lineRule="auto"/>
        <w:rPr>
          <w:b/>
        </w:rPr>
      </w:pPr>
    </w:p>
    <w:p w14:paraId="63DB6CD8" w14:textId="77777777" w:rsidR="00BF3739" w:rsidRDefault="00BF3739" w:rsidP="006156D5">
      <w:pPr>
        <w:spacing w:line="240" w:lineRule="auto"/>
        <w:rPr>
          <w:b/>
        </w:rPr>
      </w:pPr>
    </w:p>
    <w:p w14:paraId="764141D6" w14:textId="613FC612" w:rsidR="006156D5" w:rsidRPr="001E3DC7" w:rsidRDefault="006156D5" w:rsidP="006156D5">
      <w:pPr>
        <w:spacing w:line="240" w:lineRule="auto"/>
        <w:rPr>
          <w:b/>
        </w:rPr>
      </w:pPr>
      <w:r>
        <w:rPr>
          <w:b/>
        </w:rPr>
        <w:t>OBLIGACIÓN No. 21 - 25</w:t>
      </w:r>
    </w:p>
    <w:p w14:paraId="4A994D8F" w14:textId="0730A67E" w:rsidR="002826CF" w:rsidRDefault="006156D5" w:rsidP="006156D5">
      <w:pPr>
        <w:rPr>
          <w:lang w:val="es-ES" w:eastAsia="es-ES"/>
        </w:rPr>
      </w:pPr>
      <w:r>
        <w:rPr>
          <w:lang w:val="es-ES" w:eastAsia="es-ES"/>
        </w:rPr>
        <w:t xml:space="preserve">SEGUIMIENTO A ETAPA PRODUCTIVA POR MEDIO DE SOLICITUD DE BITACORAS </w:t>
      </w:r>
    </w:p>
    <w:p w14:paraId="706FD4DC" w14:textId="43A79247" w:rsidR="006156D5" w:rsidRDefault="006156D5" w:rsidP="006156D5">
      <w:pPr>
        <w:rPr>
          <w:noProof/>
          <w:lang w:val="es-ES" w:eastAsia="es-ES"/>
        </w:rPr>
      </w:pPr>
      <w:r>
        <w:rPr>
          <w:noProof/>
          <w:lang w:val="es-ES" w:eastAsia="es-ES"/>
        </w:rPr>
        <w:t xml:space="preserve">                                </w:t>
      </w:r>
      <w:r w:rsidR="000D69BB">
        <w:rPr>
          <w:noProof/>
          <w:lang w:val="es-ES" w:eastAsia="es-ES"/>
        </w:rPr>
        <w:drawing>
          <wp:inline distT="0" distB="0" distL="0" distR="0" wp14:anchorId="0EA387DC" wp14:editId="63112BDB">
            <wp:extent cx="5040923" cy="4233636"/>
            <wp:effectExtent l="0" t="0" r="762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BC8E8BD.tmp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3471" cy="4235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8ABE0F" w14:textId="2BBC72C7" w:rsidR="000D69BB" w:rsidRPr="006156D5" w:rsidRDefault="000D69BB" w:rsidP="006156D5">
      <w:pPr>
        <w:rPr>
          <w:lang w:val="es-ES" w:eastAsia="es-ES"/>
        </w:rPr>
      </w:pPr>
      <w:r>
        <w:rPr>
          <w:noProof/>
          <w:lang w:val="es-ES" w:eastAsia="es-ES"/>
        </w:rPr>
        <w:lastRenderedPageBreak/>
        <w:drawing>
          <wp:inline distT="0" distB="0" distL="0" distR="0" wp14:anchorId="778C0412" wp14:editId="7C3D57FE">
            <wp:extent cx="6195597" cy="5166808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BC83F69.tmp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5597" cy="5166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D69BB" w:rsidRPr="006156D5" w:rsidSect="00D7646B">
      <w:headerReference w:type="default" r:id="rId18"/>
      <w:footerReference w:type="default" r:id="rId19"/>
      <w:headerReference w:type="first" r:id="rId20"/>
      <w:pgSz w:w="15840" w:h="12240" w:orient="landscape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A74E40" w14:textId="77777777" w:rsidR="000C6BD2" w:rsidRDefault="000C6BD2">
      <w:pPr>
        <w:spacing w:after="0" w:line="240" w:lineRule="auto"/>
      </w:pPr>
      <w:r>
        <w:separator/>
      </w:r>
    </w:p>
  </w:endnote>
  <w:endnote w:type="continuationSeparator" w:id="0">
    <w:p w14:paraId="08C855E7" w14:textId="77777777" w:rsidR="000C6BD2" w:rsidRDefault="000C6BD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Meiryo">
    <w:charset w:val="80"/>
    <w:family w:val="swiss"/>
    <w:pitch w:val="variable"/>
    <w:sig w:usb0="E00002FF" w:usb1="6AC7FFFF" w:usb2="08000012" w:usb3="00000000" w:csb0="0002009F" w:csb1="00000000"/>
  </w:font>
  <w:font w:name="Lucida Grande"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388A9D" w14:textId="77777777" w:rsidR="004A6DB0" w:rsidRDefault="004A6DB0">
    <w:pPr>
      <w:pStyle w:val="Piedepgina"/>
      <w:jc w:val="right"/>
      <w:rPr>
        <w:color w:val="595959" w:themeColor="text1" w:themeTint="A6"/>
        <w:sz w:val="18"/>
      </w:rPr>
    </w:pPr>
  </w:p>
  <w:p w14:paraId="032A8BF2" w14:textId="77777777" w:rsidR="004A6DB0" w:rsidRDefault="004A6DB0">
    <w:pPr>
      <w:pStyle w:val="Piedepgina"/>
    </w:pPr>
  </w:p>
  <w:p w14:paraId="12476D67" w14:textId="2D735B5F" w:rsidR="004A6DB0" w:rsidRDefault="004A6DB0" w:rsidP="008E6FC5">
    <w:pPr>
      <w:pStyle w:val="Piedepgina"/>
      <w:jc w:val="center"/>
    </w:pPr>
    <w:r>
      <w:t>GTH-F-062 V09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22DACED" w14:textId="77777777" w:rsidR="000C6BD2" w:rsidRDefault="000C6BD2">
      <w:pPr>
        <w:spacing w:after="0" w:line="240" w:lineRule="auto"/>
      </w:pPr>
      <w:r>
        <w:separator/>
      </w:r>
    </w:p>
  </w:footnote>
  <w:footnote w:type="continuationSeparator" w:id="0">
    <w:p w14:paraId="08CDBBDE" w14:textId="77777777" w:rsidR="000C6BD2" w:rsidRDefault="000C6BD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81DE08" w14:textId="38C8C557" w:rsidR="004A6DB0" w:rsidRDefault="004A6DB0">
    <w:pPr>
      <w:pStyle w:val="Encabezado"/>
    </w:pPr>
    <w:r w:rsidRPr="001A74F0">
      <w:rPr>
        <w:noProof/>
        <w:lang w:val="es-ES" w:eastAsia="es-ES"/>
      </w:rPr>
      <w:drawing>
        <wp:anchor distT="0" distB="0" distL="114300" distR="114300" simplePos="0" relativeHeight="251659264" behindDoc="0" locked="0" layoutInCell="1" allowOverlap="1" wp14:anchorId="7E087F5F" wp14:editId="450C7567">
          <wp:simplePos x="0" y="0"/>
          <wp:positionH relativeFrom="margin">
            <wp:align>center</wp:align>
          </wp:positionH>
          <wp:positionV relativeFrom="paragraph">
            <wp:posOffset>-61595</wp:posOffset>
          </wp:positionV>
          <wp:extent cx="592455" cy="561340"/>
          <wp:effectExtent l="0" t="0" r="0" b="0"/>
          <wp:wrapThrough wrapText="bothSides">
            <wp:wrapPolygon edited="0">
              <wp:start x="7640" y="0"/>
              <wp:lineTo x="0" y="5131"/>
              <wp:lineTo x="0" y="11729"/>
              <wp:lineTo x="4862" y="11729"/>
              <wp:lineTo x="2084" y="16860"/>
              <wp:lineTo x="2084" y="19059"/>
              <wp:lineTo x="3473" y="20525"/>
              <wp:lineTo x="17363" y="20525"/>
              <wp:lineTo x="19447" y="20525"/>
              <wp:lineTo x="18752" y="16860"/>
              <wp:lineTo x="15974" y="11729"/>
              <wp:lineTo x="20836" y="11729"/>
              <wp:lineTo x="20836" y="5864"/>
              <wp:lineTo x="13196" y="0"/>
              <wp:lineTo x="7640" y="0"/>
            </wp:wrapPolygon>
          </wp:wrapThrough>
          <wp:docPr id="7" name="Imagen 7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s-ES" w:eastAsia="es-ES"/>
      </w:rPr>
      <w:t xml:space="preserve"> </w:t>
    </w:r>
    <w:r>
      <w:rPr>
        <w:noProof/>
        <w:lang w:eastAsia="es-CO"/>
      </w:rPr>
      <w:t xml:space="preserve">                                                                                                                      </w:t>
    </w:r>
  </w:p>
  <w:p w14:paraId="7B2FC446" w14:textId="64E82463" w:rsidR="004A6DB0" w:rsidRDefault="004A6DB0">
    <w:pPr>
      <w:pStyle w:val="Encabezado"/>
    </w:pPr>
  </w:p>
  <w:p w14:paraId="7289BCDE" w14:textId="77777777" w:rsidR="004A6DB0" w:rsidRDefault="004A6DB0">
    <w:pPr>
      <w:pStyle w:val="Encabezado"/>
      <w:tabs>
        <w:tab w:val="clear" w:pos="4419"/>
        <w:tab w:val="clear" w:pos="8838"/>
        <w:tab w:val="right" w:pos="8413"/>
      </w:tabs>
      <w:ind w:left="-1134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2C984" w14:textId="77777777" w:rsidR="004A6DB0" w:rsidRDefault="004A6DB0">
    <w:pPr>
      <w:pStyle w:val="Encabezado"/>
      <w:rPr>
        <w:noProof/>
        <w:lang w:val="es-ES" w:eastAsia="es-ES"/>
      </w:rPr>
    </w:pPr>
  </w:p>
  <w:p w14:paraId="42298B85" w14:textId="77777777" w:rsidR="004A6DB0" w:rsidRDefault="004A6DB0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25F21E0"/>
    <w:multiLevelType w:val="hybridMultilevel"/>
    <w:tmpl w:val="D69CA2C6"/>
    <w:lvl w:ilvl="0" w:tplc="240A0001">
      <w:start w:val="1"/>
      <w:numFmt w:val="bullet"/>
      <w:lvlText w:val=""/>
      <w:lvlJc w:val="left"/>
      <w:pPr>
        <w:ind w:left="478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198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918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638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358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078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798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518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238" w:hanging="360"/>
      </w:pPr>
      <w:rPr>
        <w:rFonts w:ascii="Wingdings" w:hAnsi="Wingdings" w:hint="default"/>
      </w:rPr>
    </w:lvl>
  </w:abstractNum>
  <w:abstractNum w:abstractNumId="1" w15:restartNumberingAfterBreak="0">
    <w:nsid w:val="71231B5C"/>
    <w:multiLevelType w:val="multilevel"/>
    <w:tmpl w:val="240A0021"/>
    <w:styleLink w:val="Estilo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"/>
      <w:lvlJc w:val="left"/>
      <w:pPr>
        <w:ind w:left="720" w:hanging="360"/>
      </w:pPr>
      <w:rPr>
        <w:rFonts w:ascii="Symbol" w:hAnsi="Symbol" w:hint="default"/>
        <w:color w:val="auto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num w:numId="1" w16cid:durableId="1367829494">
    <w:abstractNumId w:val="1"/>
  </w:num>
  <w:num w:numId="2" w16cid:durableId="1660234820">
    <w:abstractNumId w:val="0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85AFD"/>
    <w:rsid w:val="0000101E"/>
    <w:rsid w:val="00004FE8"/>
    <w:rsid w:val="00006298"/>
    <w:rsid w:val="00015E54"/>
    <w:rsid w:val="00023BD1"/>
    <w:rsid w:val="00024C3B"/>
    <w:rsid w:val="00026F7F"/>
    <w:rsid w:val="00033799"/>
    <w:rsid w:val="00035B9F"/>
    <w:rsid w:val="0003799A"/>
    <w:rsid w:val="00043293"/>
    <w:rsid w:val="00045493"/>
    <w:rsid w:val="000545A7"/>
    <w:rsid w:val="00054BB5"/>
    <w:rsid w:val="0006262D"/>
    <w:rsid w:val="00063137"/>
    <w:rsid w:val="000670F6"/>
    <w:rsid w:val="00075691"/>
    <w:rsid w:val="000762CA"/>
    <w:rsid w:val="000775EE"/>
    <w:rsid w:val="00081D2E"/>
    <w:rsid w:val="0008280B"/>
    <w:rsid w:val="000870A0"/>
    <w:rsid w:val="00090407"/>
    <w:rsid w:val="000A1BB6"/>
    <w:rsid w:val="000A7534"/>
    <w:rsid w:val="000B2495"/>
    <w:rsid w:val="000B3C30"/>
    <w:rsid w:val="000B7AF0"/>
    <w:rsid w:val="000C2D08"/>
    <w:rsid w:val="000C5104"/>
    <w:rsid w:val="000C6BD2"/>
    <w:rsid w:val="000D0084"/>
    <w:rsid w:val="000D1844"/>
    <w:rsid w:val="000D2236"/>
    <w:rsid w:val="000D44D6"/>
    <w:rsid w:val="000D69BB"/>
    <w:rsid w:val="000E1D57"/>
    <w:rsid w:val="000E240B"/>
    <w:rsid w:val="000E62BE"/>
    <w:rsid w:val="000F302D"/>
    <w:rsid w:val="000F7448"/>
    <w:rsid w:val="00100543"/>
    <w:rsid w:val="001018E6"/>
    <w:rsid w:val="00102C92"/>
    <w:rsid w:val="00104CDD"/>
    <w:rsid w:val="0011300D"/>
    <w:rsid w:val="001139ED"/>
    <w:rsid w:val="0011565C"/>
    <w:rsid w:val="001217AF"/>
    <w:rsid w:val="00136C77"/>
    <w:rsid w:val="001373EE"/>
    <w:rsid w:val="0013755F"/>
    <w:rsid w:val="00153186"/>
    <w:rsid w:val="00166E53"/>
    <w:rsid w:val="00170FA7"/>
    <w:rsid w:val="00181EFE"/>
    <w:rsid w:val="001849A7"/>
    <w:rsid w:val="00186CFC"/>
    <w:rsid w:val="001910A5"/>
    <w:rsid w:val="00191C16"/>
    <w:rsid w:val="00192D90"/>
    <w:rsid w:val="001A209D"/>
    <w:rsid w:val="001A4DB1"/>
    <w:rsid w:val="001A7C3D"/>
    <w:rsid w:val="001B182C"/>
    <w:rsid w:val="001B62CE"/>
    <w:rsid w:val="001B7DCA"/>
    <w:rsid w:val="001C1AAA"/>
    <w:rsid w:val="001C4077"/>
    <w:rsid w:val="001C5ABC"/>
    <w:rsid w:val="001C611D"/>
    <w:rsid w:val="001C777F"/>
    <w:rsid w:val="001C77A1"/>
    <w:rsid w:val="001D11C5"/>
    <w:rsid w:val="001E0758"/>
    <w:rsid w:val="001E1508"/>
    <w:rsid w:val="001E3C37"/>
    <w:rsid w:val="001E3DC7"/>
    <w:rsid w:val="001E650C"/>
    <w:rsid w:val="001F2CF4"/>
    <w:rsid w:val="001F58E3"/>
    <w:rsid w:val="001F7B4C"/>
    <w:rsid w:val="0020076B"/>
    <w:rsid w:val="00204F44"/>
    <w:rsid w:val="002073B6"/>
    <w:rsid w:val="00207CAC"/>
    <w:rsid w:val="00210C7D"/>
    <w:rsid w:val="00216484"/>
    <w:rsid w:val="00224F1B"/>
    <w:rsid w:val="002347DF"/>
    <w:rsid w:val="00236082"/>
    <w:rsid w:val="002436EE"/>
    <w:rsid w:val="002509FF"/>
    <w:rsid w:val="00264FBA"/>
    <w:rsid w:val="002653C6"/>
    <w:rsid w:val="0026621C"/>
    <w:rsid w:val="0027014A"/>
    <w:rsid w:val="00270597"/>
    <w:rsid w:val="0027115A"/>
    <w:rsid w:val="00271A6E"/>
    <w:rsid w:val="002739C5"/>
    <w:rsid w:val="002740E8"/>
    <w:rsid w:val="002826CF"/>
    <w:rsid w:val="00287248"/>
    <w:rsid w:val="0028771B"/>
    <w:rsid w:val="002879C7"/>
    <w:rsid w:val="002970C8"/>
    <w:rsid w:val="002973E6"/>
    <w:rsid w:val="002A1E6A"/>
    <w:rsid w:val="002A478E"/>
    <w:rsid w:val="002A655B"/>
    <w:rsid w:val="002B2CD6"/>
    <w:rsid w:val="002B6127"/>
    <w:rsid w:val="002B614C"/>
    <w:rsid w:val="002C42F6"/>
    <w:rsid w:val="002D12AD"/>
    <w:rsid w:val="002D4940"/>
    <w:rsid w:val="002E4D45"/>
    <w:rsid w:val="002E4EFE"/>
    <w:rsid w:val="002F5D1B"/>
    <w:rsid w:val="002F7550"/>
    <w:rsid w:val="00316103"/>
    <w:rsid w:val="003206BE"/>
    <w:rsid w:val="00320B7E"/>
    <w:rsid w:val="003232D5"/>
    <w:rsid w:val="003302D1"/>
    <w:rsid w:val="003329F7"/>
    <w:rsid w:val="00334C4D"/>
    <w:rsid w:val="003407C4"/>
    <w:rsid w:val="00345611"/>
    <w:rsid w:val="00346FE6"/>
    <w:rsid w:val="003506E6"/>
    <w:rsid w:val="003519C6"/>
    <w:rsid w:val="003543BF"/>
    <w:rsid w:val="00354427"/>
    <w:rsid w:val="00365C23"/>
    <w:rsid w:val="0037006E"/>
    <w:rsid w:val="00370E33"/>
    <w:rsid w:val="00376C85"/>
    <w:rsid w:val="0038135D"/>
    <w:rsid w:val="0038212C"/>
    <w:rsid w:val="003822E3"/>
    <w:rsid w:val="00382827"/>
    <w:rsid w:val="00386A8D"/>
    <w:rsid w:val="00391BCF"/>
    <w:rsid w:val="003964E6"/>
    <w:rsid w:val="00397CF4"/>
    <w:rsid w:val="003A03BE"/>
    <w:rsid w:val="003A0D56"/>
    <w:rsid w:val="003A1C66"/>
    <w:rsid w:val="003A6133"/>
    <w:rsid w:val="003B1EB5"/>
    <w:rsid w:val="003B2FA3"/>
    <w:rsid w:val="003B38A1"/>
    <w:rsid w:val="003B6A59"/>
    <w:rsid w:val="003B791E"/>
    <w:rsid w:val="003C0873"/>
    <w:rsid w:val="003C5CB5"/>
    <w:rsid w:val="003C7A20"/>
    <w:rsid w:val="003D137C"/>
    <w:rsid w:val="003D246B"/>
    <w:rsid w:val="003D3CB2"/>
    <w:rsid w:val="003E3809"/>
    <w:rsid w:val="003E6744"/>
    <w:rsid w:val="003E7A0E"/>
    <w:rsid w:val="003E7D9F"/>
    <w:rsid w:val="003F221F"/>
    <w:rsid w:val="003F749E"/>
    <w:rsid w:val="00400D09"/>
    <w:rsid w:val="004032B5"/>
    <w:rsid w:val="004040CF"/>
    <w:rsid w:val="00406623"/>
    <w:rsid w:val="00410393"/>
    <w:rsid w:val="00417C66"/>
    <w:rsid w:val="004259D7"/>
    <w:rsid w:val="004322F0"/>
    <w:rsid w:val="0043396C"/>
    <w:rsid w:val="00433A59"/>
    <w:rsid w:val="00433B32"/>
    <w:rsid w:val="0043654B"/>
    <w:rsid w:val="00437D25"/>
    <w:rsid w:val="00445811"/>
    <w:rsid w:val="004519E0"/>
    <w:rsid w:val="00451C95"/>
    <w:rsid w:val="004522DF"/>
    <w:rsid w:val="00455361"/>
    <w:rsid w:val="004703BE"/>
    <w:rsid w:val="00470AEC"/>
    <w:rsid w:val="00471268"/>
    <w:rsid w:val="004727AF"/>
    <w:rsid w:val="00473330"/>
    <w:rsid w:val="004744CB"/>
    <w:rsid w:val="00485D42"/>
    <w:rsid w:val="004912AC"/>
    <w:rsid w:val="00491408"/>
    <w:rsid w:val="004925D7"/>
    <w:rsid w:val="004948AA"/>
    <w:rsid w:val="004A0213"/>
    <w:rsid w:val="004A1688"/>
    <w:rsid w:val="004A36CE"/>
    <w:rsid w:val="004A6DB0"/>
    <w:rsid w:val="004B281D"/>
    <w:rsid w:val="004B6EED"/>
    <w:rsid w:val="004C07B9"/>
    <w:rsid w:val="004C5729"/>
    <w:rsid w:val="004C7008"/>
    <w:rsid w:val="004D229B"/>
    <w:rsid w:val="004D3710"/>
    <w:rsid w:val="004D3782"/>
    <w:rsid w:val="004D7245"/>
    <w:rsid w:val="004E3C75"/>
    <w:rsid w:val="004E4516"/>
    <w:rsid w:val="004E6A8E"/>
    <w:rsid w:val="004F0AFF"/>
    <w:rsid w:val="004F1F2E"/>
    <w:rsid w:val="004F3E03"/>
    <w:rsid w:val="004F69D6"/>
    <w:rsid w:val="005041C5"/>
    <w:rsid w:val="00504325"/>
    <w:rsid w:val="005058E5"/>
    <w:rsid w:val="0051056D"/>
    <w:rsid w:val="00511525"/>
    <w:rsid w:val="00514796"/>
    <w:rsid w:val="00516F38"/>
    <w:rsid w:val="00527FDB"/>
    <w:rsid w:val="00540858"/>
    <w:rsid w:val="00540D8B"/>
    <w:rsid w:val="0054172C"/>
    <w:rsid w:val="00547B2F"/>
    <w:rsid w:val="00552A4C"/>
    <w:rsid w:val="00555CCB"/>
    <w:rsid w:val="00555E7C"/>
    <w:rsid w:val="0056176A"/>
    <w:rsid w:val="00561A7B"/>
    <w:rsid w:val="00566610"/>
    <w:rsid w:val="00572DEA"/>
    <w:rsid w:val="00574FE1"/>
    <w:rsid w:val="00575050"/>
    <w:rsid w:val="00576CE5"/>
    <w:rsid w:val="0058291B"/>
    <w:rsid w:val="00587DB9"/>
    <w:rsid w:val="0059034E"/>
    <w:rsid w:val="005906F9"/>
    <w:rsid w:val="00594F5B"/>
    <w:rsid w:val="005978D9"/>
    <w:rsid w:val="005A0C93"/>
    <w:rsid w:val="005B0B4F"/>
    <w:rsid w:val="005B15AB"/>
    <w:rsid w:val="005C0990"/>
    <w:rsid w:val="005C59C1"/>
    <w:rsid w:val="005E2D2A"/>
    <w:rsid w:val="005E6C2C"/>
    <w:rsid w:val="005F7903"/>
    <w:rsid w:val="005F7C6A"/>
    <w:rsid w:val="00604921"/>
    <w:rsid w:val="00610945"/>
    <w:rsid w:val="006156D5"/>
    <w:rsid w:val="0061660C"/>
    <w:rsid w:val="00622BEE"/>
    <w:rsid w:val="00626EFA"/>
    <w:rsid w:val="00630639"/>
    <w:rsid w:val="006312B3"/>
    <w:rsid w:val="00635A5F"/>
    <w:rsid w:val="0065534C"/>
    <w:rsid w:val="00655BEF"/>
    <w:rsid w:val="006563BD"/>
    <w:rsid w:val="006565AA"/>
    <w:rsid w:val="006665D9"/>
    <w:rsid w:val="0067101D"/>
    <w:rsid w:val="006718B9"/>
    <w:rsid w:val="00686DED"/>
    <w:rsid w:val="00692ABB"/>
    <w:rsid w:val="0069375F"/>
    <w:rsid w:val="006944E9"/>
    <w:rsid w:val="00694AD8"/>
    <w:rsid w:val="006966B5"/>
    <w:rsid w:val="00696748"/>
    <w:rsid w:val="006A24B6"/>
    <w:rsid w:val="006A40A9"/>
    <w:rsid w:val="006B05B8"/>
    <w:rsid w:val="006B316B"/>
    <w:rsid w:val="006B6C2F"/>
    <w:rsid w:val="006C21BC"/>
    <w:rsid w:val="006C2DD6"/>
    <w:rsid w:val="006C2EC2"/>
    <w:rsid w:val="006C3725"/>
    <w:rsid w:val="006C6C6F"/>
    <w:rsid w:val="006D2835"/>
    <w:rsid w:val="006D49E1"/>
    <w:rsid w:val="006E3200"/>
    <w:rsid w:val="006E70B8"/>
    <w:rsid w:val="006F38FD"/>
    <w:rsid w:val="006F4905"/>
    <w:rsid w:val="00700F34"/>
    <w:rsid w:val="007031E9"/>
    <w:rsid w:val="007054D1"/>
    <w:rsid w:val="00710503"/>
    <w:rsid w:val="007127B8"/>
    <w:rsid w:val="00713471"/>
    <w:rsid w:val="00713A8F"/>
    <w:rsid w:val="00715B1F"/>
    <w:rsid w:val="0071745A"/>
    <w:rsid w:val="00725F15"/>
    <w:rsid w:val="007263BB"/>
    <w:rsid w:val="00727E4D"/>
    <w:rsid w:val="00733546"/>
    <w:rsid w:val="00740072"/>
    <w:rsid w:val="00741DB8"/>
    <w:rsid w:val="00743C45"/>
    <w:rsid w:val="00754BEE"/>
    <w:rsid w:val="0076440F"/>
    <w:rsid w:val="007655E7"/>
    <w:rsid w:val="0076613A"/>
    <w:rsid w:val="00773620"/>
    <w:rsid w:val="00780329"/>
    <w:rsid w:val="00787930"/>
    <w:rsid w:val="007904B4"/>
    <w:rsid w:val="0079192D"/>
    <w:rsid w:val="00796335"/>
    <w:rsid w:val="007A1B47"/>
    <w:rsid w:val="007B002C"/>
    <w:rsid w:val="007B277F"/>
    <w:rsid w:val="007B5D07"/>
    <w:rsid w:val="007C0441"/>
    <w:rsid w:val="007C0DE9"/>
    <w:rsid w:val="007C2E3D"/>
    <w:rsid w:val="007C3ADC"/>
    <w:rsid w:val="007C7AE9"/>
    <w:rsid w:val="007D35CC"/>
    <w:rsid w:val="007D4503"/>
    <w:rsid w:val="007E40FA"/>
    <w:rsid w:val="007E545D"/>
    <w:rsid w:val="007E5EE5"/>
    <w:rsid w:val="007E7222"/>
    <w:rsid w:val="007F6AC1"/>
    <w:rsid w:val="00802E93"/>
    <w:rsid w:val="00807BC3"/>
    <w:rsid w:val="00813749"/>
    <w:rsid w:val="00820F11"/>
    <w:rsid w:val="00827742"/>
    <w:rsid w:val="00831787"/>
    <w:rsid w:val="0083332D"/>
    <w:rsid w:val="00834B7F"/>
    <w:rsid w:val="008352CD"/>
    <w:rsid w:val="00847058"/>
    <w:rsid w:val="00847645"/>
    <w:rsid w:val="00851A47"/>
    <w:rsid w:val="00862092"/>
    <w:rsid w:val="00877428"/>
    <w:rsid w:val="00884FFB"/>
    <w:rsid w:val="00885431"/>
    <w:rsid w:val="0088563F"/>
    <w:rsid w:val="008A047B"/>
    <w:rsid w:val="008A18C6"/>
    <w:rsid w:val="008B7980"/>
    <w:rsid w:val="008C40A3"/>
    <w:rsid w:val="008C6340"/>
    <w:rsid w:val="008D0EF9"/>
    <w:rsid w:val="008D3BF8"/>
    <w:rsid w:val="008D554D"/>
    <w:rsid w:val="008D756C"/>
    <w:rsid w:val="008E1B4E"/>
    <w:rsid w:val="008E1BAC"/>
    <w:rsid w:val="008E26AD"/>
    <w:rsid w:val="008E34A2"/>
    <w:rsid w:val="008E487F"/>
    <w:rsid w:val="008E615B"/>
    <w:rsid w:val="008E6FC5"/>
    <w:rsid w:val="008E71D1"/>
    <w:rsid w:val="008F422A"/>
    <w:rsid w:val="009013A1"/>
    <w:rsid w:val="00901590"/>
    <w:rsid w:val="00910FDF"/>
    <w:rsid w:val="009131D9"/>
    <w:rsid w:val="00916376"/>
    <w:rsid w:val="009339A5"/>
    <w:rsid w:val="00935A5E"/>
    <w:rsid w:val="00942EAA"/>
    <w:rsid w:val="00943C8F"/>
    <w:rsid w:val="00946EC9"/>
    <w:rsid w:val="00947565"/>
    <w:rsid w:val="00954DCA"/>
    <w:rsid w:val="00962934"/>
    <w:rsid w:val="0096321C"/>
    <w:rsid w:val="00963350"/>
    <w:rsid w:val="00970361"/>
    <w:rsid w:val="00973F54"/>
    <w:rsid w:val="00984D2F"/>
    <w:rsid w:val="009850EF"/>
    <w:rsid w:val="00987708"/>
    <w:rsid w:val="009913C0"/>
    <w:rsid w:val="00994F32"/>
    <w:rsid w:val="009A0C77"/>
    <w:rsid w:val="009B017B"/>
    <w:rsid w:val="009B1131"/>
    <w:rsid w:val="009C71A6"/>
    <w:rsid w:val="009D11E5"/>
    <w:rsid w:val="009D308B"/>
    <w:rsid w:val="009D3278"/>
    <w:rsid w:val="009D6CA4"/>
    <w:rsid w:val="009E07DE"/>
    <w:rsid w:val="009E0A98"/>
    <w:rsid w:val="009F0F1E"/>
    <w:rsid w:val="009F69E9"/>
    <w:rsid w:val="00A0591C"/>
    <w:rsid w:val="00A1025E"/>
    <w:rsid w:val="00A14149"/>
    <w:rsid w:val="00A26E9C"/>
    <w:rsid w:val="00A31CA3"/>
    <w:rsid w:val="00A32360"/>
    <w:rsid w:val="00A34221"/>
    <w:rsid w:val="00A45168"/>
    <w:rsid w:val="00A47047"/>
    <w:rsid w:val="00A500B2"/>
    <w:rsid w:val="00A51065"/>
    <w:rsid w:val="00A531D7"/>
    <w:rsid w:val="00A62C86"/>
    <w:rsid w:val="00A63563"/>
    <w:rsid w:val="00A7357B"/>
    <w:rsid w:val="00A73779"/>
    <w:rsid w:val="00A7547C"/>
    <w:rsid w:val="00A75DFA"/>
    <w:rsid w:val="00A90066"/>
    <w:rsid w:val="00A90989"/>
    <w:rsid w:val="00A90C9B"/>
    <w:rsid w:val="00A940F2"/>
    <w:rsid w:val="00AA1247"/>
    <w:rsid w:val="00AB143C"/>
    <w:rsid w:val="00AB2118"/>
    <w:rsid w:val="00AB51FA"/>
    <w:rsid w:val="00AC7F6A"/>
    <w:rsid w:val="00AD09D3"/>
    <w:rsid w:val="00AE69A5"/>
    <w:rsid w:val="00AF2176"/>
    <w:rsid w:val="00AF607E"/>
    <w:rsid w:val="00B00666"/>
    <w:rsid w:val="00B007BF"/>
    <w:rsid w:val="00B10D46"/>
    <w:rsid w:val="00B126C5"/>
    <w:rsid w:val="00B13DCA"/>
    <w:rsid w:val="00B20480"/>
    <w:rsid w:val="00B21505"/>
    <w:rsid w:val="00B22C35"/>
    <w:rsid w:val="00B24B16"/>
    <w:rsid w:val="00B37A4A"/>
    <w:rsid w:val="00B457AB"/>
    <w:rsid w:val="00B55564"/>
    <w:rsid w:val="00B64687"/>
    <w:rsid w:val="00B731D2"/>
    <w:rsid w:val="00B81D71"/>
    <w:rsid w:val="00B83267"/>
    <w:rsid w:val="00B83E47"/>
    <w:rsid w:val="00B91EA0"/>
    <w:rsid w:val="00B925B4"/>
    <w:rsid w:val="00B94CC6"/>
    <w:rsid w:val="00B96546"/>
    <w:rsid w:val="00BA03C4"/>
    <w:rsid w:val="00BA3ECC"/>
    <w:rsid w:val="00BA72EE"/>
    <w:rsid w:val="00BB013D"/>
    <w:rsid w:val="00BB0A33"/>
    <w:rsid w:val="00BC4219"/>
    <w:rsid w:val="00BC4C11"/>
    <w:rsid w:val="00BD17A4"/>
    <w:rsid w:val="00BD4442"/>
    <w:rsid w:val="00BE1E84"/>
    <w:rsid w:val="00BE5CF7"/>
    <w:rsid w:val="00BE7FED"/>
    <w:rsid w:val="00BF05CB"/>
    <w:rsid w:val="00BF3739"/>
    <w:rsid w:val="00C000D2"/>
    <w:rsid w:val="00C0116E"/>
    <w:rsid w:val="00C072F3"/>
    <w:rsid w:val="00C10987"/>
    <w:rsid w:val="00C221B4"/>
    <w:rsid w:val="00C250E1"/>
    <w:rsid w:val="00C2608F"/>
    <w:rsid w:val="00C309E2"/>
    <w:rsid w:val="00C32E4D"/>
    <w:rsid w:val="00C40EF4"/>
    <w:rsid w:val="00C42C41"/>
    <w:rsid w:val="00C449EB"/>
    <w:rsid w:val="00C45102"/>
    <w:rsid w:val="00C45404"/>
    <w:rsid w:val="00C5476C"/>
    <w:rsid w:val="00C54987"/>
    <w:rsid w:val="00C5703B"/>
    <w:rsid w:val="00C6151C"/>
    <w:rsid w:val="00C7376A"/>
    <w:rsid w:val="00C90D42"/>
    <w:rsid w:val="00C91925"/>
    <w:rsid w:val="00C91E07"/>
    <w:rsid w:val="00C92BF2"/>
    <w:rsid w:val="00C931EB"/>
    <w:rsid w:val="00C9528C"/>
    <w:rsid w:val="00CA2CFF"/>
    <w:rsid w:val="00CA2DE6"/>
    <w:rsid w:val="00CB08C1"/>
    <w:rsid w:val="00CC19F4"/>
    <w:rsid w:val="00CC54E1"/>
    <w:rsid w:val="00CC6C17"/>
    <w:rsid w:val="00CD1C84"/>
    <w:rsid w:val="00CD1CAB"/>
    <w:rsid w:val="00CD20EA"/>
    <w:rsid w:val="00CD3FA2"/>
    <w:rsid w:val="00CF05CC"/>
    <w:rsid w:val="00CF2C63"/>
    <w:rsid w:val="00CF2DF9"/>
    <w:rsid w:val="00CF5CE6"/>
    <w:rsid w:val="00D000F0"/>
    <w:rsid w:val="00D0134C"/>
    <w:rsid w:val="00D0337C"/>
    <w:rsid w:val="00D052F0"/>
    <w:rsid w:val="00D12900"/>
    <w:rsid w:val="00D12BE8"/>
    <w:rsid w:val="00D13C4D"/>
    <w:rsid w:val="00D13C96"/>
    <w:rsid w:val="00D14827"/>
    <w:rsid w:val="00D170D3"/>
    <w:rsid w:val="00D20111"/>
    <w:rsid w:val="00D2037B"/>
    <w:rsid w:val="00D23CEB"/>
    <w:rsid w:val="00D24BEA"/>
    <w:rsid w:val="00D30D22"/>
    <w:rsid w:val="00D3177A"/>
    <w:rsid w:val="00D3206E"/>
    <w:rsid w:val="00D34FD7"/>
    <w:rsid w:val="00D44906"/>
    <w:rsid w:val="00D44DA7"/>
    <w:rsid w:val="00D567C9"/>
    <w:rsid w:val="00D56F30"/>
    <w:rsid w:val="00D60BD1"/>
    <w:rsid w:val="00D65E7B"/>
    <w:rsid w:val="00D70F40"/>
    <w:rsid w:val="00D73D0B"/>
    <w:rsid w:val="00D75773"/>
    <w:rsid w:val="00D75D53"/>
    <w:rsid w:val="00D7646B"/>
    <w:rsid w:val="00D8024A"/>
    <w:rsid w:val="00D80B1E"/>
    <w:rsid w:val="00D83D75"/>
    <w:rsid w:val="00D84FAF"/>
    <w:rsid w:val="00D85E87"/>
    <w:rsid w:val="00D860CF"/>
    <w:rsid w:val="00DA49E2"/>
    <w:rsid w:val="00DB0CB1"/>
    <w:rsid w:val="00DB0CC6"/>
    <w:rsid w:val="00DB0D6E"/>
    <w:rsid w:val="00DB3B07"/>
    <w:rsid w:val="00DB6976"/>
    <w:rsid w:val="00DC32D5"/>
    <w:rsid w:val="00DC4658"/>
    <w:rsid w:val="00DD4DE2"/>
    <w:rsid w:val="00DE326A"/>
    <w:rsid w:val="00DE5E87"/>
    <w:rsid w:val="00DF6453"/>
    <w:rsid w:val="00DF978B"/>
    <w:rsid w:val="00E00894"/>
    <w:rsid w:val="00E00F4A"/>
    <w:rsid w:val="00E049D8"/>
    <w:rsid w:val="00E067D8"/>
    <w:rsid w:val="00E06AC7"/>
    <w:rsid w:val="00E102C3"/>
    <w:rsid w:val="00E161C6"/>
    <w:rsid w:val="00E20E83"/>
    <w:rsid w:val="00E25414"/>
    <w:rsid w:val="00E27AC5"/>
    <w:rsid w:val="00E30FF3"/>
    <w:rsid w:val="00E317A6"/>
    <w:rsid w:val="00E32447"/>
    <w:rsid w:val="00E37AC5"/>
    <w:rsid w:val="00E442CC"/>
    <w:rsid w:val="00E46DED"/>
    <w:rsid w:val="00E50343"/>
    <w:rsid w:val="00E5264F"/>
    <w:rsid w:val="00E5691A"/>
    <w:rsid w:val="00E635AC"/>
    <w:rsid w:val="00E65E66"/>
    <w:rsid w:val="00E6613E"/>
    <w:rsid w:val="00E74A8E"/>
    <w:rsid w:val="00E8136E"/>
    <w:rsid w:val="00E82419"/>
    <w:rsid w:val="00E84CA7"/>
    <w:rsid w:val="00E85AFD"/>
    <w:rsid w:val="00E86D94"/>
    <w:rsid w:val="00E912E0"/>
    <w:rsid w:val="00E95200"/>
    <w:rsid w:val="00E95FAF"/>
    <w:rsid w:val="00EA0556"/>
    <w:rsid w:val="00EA4ED9"/>
    <w:rsid w:val="00EB012D"/>
    <w:rsid w:val="00EB16F9"/>
    <w:rsid w:val="00EB2D54"/>
    <w:rsid w:val="00EB6404"/>
    <w:rsid w:val="00EC68B1"/>
    <w:rsid w:val="00EC697D"/>
    <w:rsid w:val="00EC76C0"/>
    <w:rsid w:val="00EC7D6D"/>
    <w:rsid w:val="00ED39BA"/>
    <w:rsid w:val="00ED3D54"/>
    <w:rsid w:val="00ED6D46"/>
    <w:rsid w:val="00EE2910"/>
    <w:rsid w:val="00EE66C2"/>
    <w:rsid w:val="00EF140F"/>
    <w:rsid w:val="00EF631D"/>
    <w:rsid w:val="00EF7673"/>
    <w:rsid w:val="00EF76DD"/>
    <w:rsid w:val="00F023C2"/>
    <w:rsid w:val="00F028F0"/>
    <w:rsid w:val="00F10DAC"/>
    <w:rsid w:val="00F156B4"/>
    <w:rsid w:val="00F1630F"/>
    <w:rsid w:val="00F2461E"/>
    <w:rsid w:val="00F24B55"/>
    <w:rsid w:val="00F25A1B"/>
    <w:rsid w:val="00F26EE0"/>
    <w:rsid w:val="00F4206C"/>
    <w:rsid w:val="00F44F8F"/>
    <w:rsid w:val="00F6537D"/>
    <w:rsid w:val="00F73A56"/>
    <w:rsid w:val="00F74A60"/>
    <w:rsid w:val="00F77067"/>
    <w:rsid w:val="00F82296"/>
    <w:rsid w:val="00F95683"/>
    <w:rsid w:val="00F96664"/>
    <w:rsid w:val="00FA1AC5"/>
    <w:rsid w:val="00FA2F85"/>
    <w:rsid w:val="00FA644B"/>
    <w:rsid w:val="00FB155A"/>
    <w:rsid w:val="00FB2BCF"/>
    <w:rsid w:val="00FB3CF9"/>
    <w:rsid w:val="00FB4FCE"/>
    <w:rsid w:val="00FB54B9"/>
    <w:rsid w:val="00FB7C70"/>
    <w:rsid w:val="00FC4755"/>
    <w:rsid w:val="00FC4C63"/>
    <w:rsid w:val="00FC6574"/>
    <w:rsid w:val="00FD41B6"/>
    <w:rsid w:val="00FD4691"/>
    <w:rsid w:val="00FD5585"/>
    <w:rsid w:val="00FD5D98"/>
    <w:rsid w:val="00FE1338"/>
    <w:rsid w:val="00FE4AEF"/>
    <w:rsid w:val="00FF125F"/>
    <w:rsid w:val="00FF1347"/>
    <w:rsid w:val="0161BAFD"/>
    <w:rsid w:val="0503503C"/>
    <w:rsid w:val="06CFEBE0"/>
    <w:rsid w:val="08C6ECD8"/>
    <w:rsid w:val="0906D584"/>
    <w:rsid w:val="0B62D185"/>
    <w:rsid w:val="0C7F7D10"/>
    <w:rsid w:val="0F2DB141"/>
    <w:rsid w:val="0FD93971"/>
    <w:rsid w:val="22DA7F2A"/>
    <w:rsid w:val="28B32F05"/>
    <w:rsid w:val="2A70DA17"/>
    <w:rsid w:val="2C6A9888"/>
    <w:rsid w:val="2F20CE25"/>
    <w:rsid w:val="2FB90232"/>
    <w:rsid w:val="32CEF694"/>
    <w:rsid w:val="3A41870A"/>
    <w:rsid w:val="3E18F5AC"/>
    <w:rsid w:val="47B061A9"/>
    <w:rsid w:val="4A50A2D8"/>
    <w:rsid w:val="4C16F209"/>
    <w:rsid w:val="4C63C47F"/>
    <w:rsid w:val="4DF20B43"/>
    <w:rsid w:val="4F584738"/>
    <w:rsid w:val="51EEEB4B"/>
    <w:rsid w:val="527D886D"/>
    <w:rsid w:val="566DF015"/>
    <w:rsid w:val="5809C076"/>
    <w:rsid w:val="5B16224C"/>
    <w:rsid w:val="5B416138"/>
    <w:rsid w:val="5C0A8489"/>
    <w:rsid w:val="5CDD3199"/>
    <w:rsid w:val="5E7901FA"/>
    <w:rsid w:val="6415966E"/>
    <w:rsid w:val="668413DF"/>
    <w:rsid w:val="668C0165"/>
    <w:rsid w:val="6827D1C6"/>
    <w:rsid w:val="6C868BF1"/>
    <w:rsid w:val="6DC5B356"/>
    <w:rsid w:val="6DE30717"/>
    <w:rsid w:val="6E97134A"/>
    <w:rsid w:val="7001F4B2"/>
    <w:rsid w:val="7BECE798"/>
    <w:rsid w:val="7D55DCB4"/>
    <w:rsid w:val="7D88B7F9"/>
    <w:rsid w:val="7E79E5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4097"/>
    <o:shapelayout v:ext="edit">
      <o:idmap v:ext="edit" data="1"/>
    </o:shapelayout>
  </w:shapeDefaults>
  <w:decimalSymbol w:val=","/>
  <w:listSeparator w:val=";"/>
  <w14:docId w14:val="5A77526F"/>
  <w15:docId w15:val="{7F9D8223-D022-4E34-BE84-2A32E5F2E0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s-CO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 w:qFormat="1"/>
    <w:lsdException w:name="Colorful Grid" w:uiPriority="73" w:qFormat="1"/>
    <w:lsdException w:name="Light Shading Accent 1" w:uiPriority="60" w:qFormat="1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 w:qFormat="1"/>
    <w:lsdException w:name="Medium List 2 Accent 6" w:uiPriority="66" w:qFormat="1"/>
    <w:lsdException w:name="Medium Grid 1 Accent 6" w:uiPriority="67" w:qFormat="1"/>
    <w:lsdException w:name="Medium Grid 2 Accent 6" w:uiPriority="68" w:qFormat="1"/>
    <w:lsdException w:name="Medium Grid 3 Accent 6" w:uiPriority="69" w:qFormat="1"/>
    <w:lsdException w:name="Dark List Accent 6" w:uiPriority="70"/>
    <w:lsdException w:name="Colorful Shading Accent 6" w:uiPriority="71" w:qFormat="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B16F9"/>
    <w:pPr>
      <w:spacing w:after="200" w:line="276" w:lineRule="auto"/>
    </w:pPr>
    <w:rPr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ar"/>
    <w:uiPriority w:val="1"/>
    <w:qFormat/>
    <w:pPr>
      <w:spacing w:line="360" w:lineRule="auto"/>
      <w:jc w:val="center"/>
      <w:outlineLvl w:val="0"/>
    </w:pPr>
    <w:rPr>
      <w:rFonts w:cs="Arial"/>
      <w:b/>
      <w:color w:val="262626"/>
      <w:sz w:val="28"/>
      <w:szCs w:val="24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pPr>
      <w:spacing w:line="240" w:lineRule="auto"/>
      <w:jc w:val="center"/>
      <w:outlineLvl w:val="1"/>
    </w:pPr>
    <w:rPr>
      <w:rFonts w:cs="Arial"/>
      <w:color w:val="262626"/>
      <w:szCs w:val="24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052F61" w:themeColor="accent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Listamulticolor-nfasis11">
    <w:name w:val="Lista multicolor - Énfasis 11"/>
    <w:basedOn w:val="Normal"/>
    <w:uiPriority w:val="34"/>
    <w:qFormat/>
    <w:pPr>
      <w:ind w:left="720"/>
      <w:contextualSpacing/>
    </w:pPr>
  </w:style>
  <w:style w:type="paragraph" w:styleId="Encabezado">
    <w:name w:val="header"/>
    <w:basedOn w:val="Normal"/>
    <w:link w:val="EncabezadoCar"/>
    <w:unhideWhenUsed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</w:style>
  <w:style w:type="paragraph" w:styleId="Piedepgina">
    <w:name w:val="footer"/>
    <w:basedOn w:val="Normal"/>
    <w:link w:val="PiedepginaCar"/>
    <w:uiPriority w:val="99"/>
    <w:unhideWhenUsed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</w:style>
  <w:style w:type="paragraph" w:styleId="Textodeglobo">
    <w:name w:val="Balloon Text"/>
    <w:basedOn w:val="Normal"/>
    <w:link w:val="TextodegloboCar"/>
    <w:uiPriority w:val="99"/>
    <w:semiHidden/>
    <w:unhideWhenUsed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link w:val="Textodeglobo"/>
    <w:uiPriority w:val="99"/>
    <w:semiHidden/>
    <w:rPr>
      <w:rFonts w:ascii="Lucida Grande" w:hAnsi="Lucida Grande" w:cs="Lucida Grande"/>
      <w:sz w:val="18"/>
      <w:szCs w:val="18"/>
    </w:rPr>
  </w:style>
  <w:style w:type="character" w:customStyle="1" w:styleId="EncabezadoCar1">
    <w:name w:val="Encabezado Car1"/>
    <w:rPr>
      <w:rFonts w:ascii="Calibri" w:eastAsia="Calibri" w:hAnsi="Calibri"/>
      <w:sz w:val="22"/>
      <w:szCs w:val="22"/>
      <w:lang w:eastAsia="ar-SA"/>
    </w:rPr>
  </w:style>
  <w:style w:type="character" w:customStyle="1" w:styleId="Ttulo1Car">
    <w:name w:val="Título 1 Car"/>
    <w:link w:val="Ttulo1"/>
    <w:uiPriority w:val="9"/>
    <w:rPr>
      <w:rFonts w:cs="Arial"/>
      <w:b/>
      <w:color w:val="262626"/>
      <w:sz w:val="28"/>
      <w:szCs w:val="24"/>
      <w:lang w:eastAsia="en-US"/>
    </w:rPr>
  </w:style>
  <w:style w:type="character" w:customStyle="1" w:styleId="Ttulo2Car">
    <w:name w:val="Título 2 Car"/>
    <w:link w:val="Ttulo2"/>
    <w:uiPriority w:val="9"/>
    <w:rPr>
      <w:rFonts w:cs="Arial"/>
      <w:color w:val="262626"/>
      <w:sz w:val="22"/>
      <w:szCs w:val="24"/>
      <w:lang w:eastAsia="en-US"/>
    </w:rPr>
  </w:style>
  <w:style w:type="paragraph" w:styleId="Prrafodelista">
    <w:name w:val="List Paragraph"/>
    <w:basedOn w:val="Normal"/>
    <w:link w:val="PrrafodelistaCar"/>
    <w:uiPriority w:val="1"/>
    <w:qFormat/>
    <w:pPr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PrrafodelistaCar">
    <w:name w:val="Párrafo de lista Car"/>
    <w:link w:val="Prrafodelista"/>
    <w:uiPriority w:val="34"/>
    <w:rPr>
      <w:rFonts w:asciiTheme="minorHAnsi" w:eastAsiaTheme="minorHAnsi" w:hAnsiTheme="minorHAnsi" w:cstheme="minorBidi"/>
      <w:sz w:val="22"/>
      <w:szCs w:val="22"/>
      <w:lang w:eastAsia="en-US"/>
    </w:rPr>
  </w:style>
  <w:style w:type="numbering" w:customStyle="1" w:styleId="Estilo1">
    <w:name w:val="Estilo1"/>
    <w:uiPriority w:val="99"/>
    <w:pPr>
      <w:numPr>
        <w:numId w:val="1"/>
      </w:numPr>
    </w:pPr>
  </w:style>
  <w:style w:type="paragraph" w:styleId="TtuloTDC">
    <w:name w:val="TOC Heading"/>
    <w:basedOn w:val="Ttulo1"/>
    <w:next w:val="Normal"/>
    <w:uiPriority w:val="39"/>
    <w:unhideWhenUsed/>
    <w:qFormat/>
    <w:pPr>
      <w:keepNext/>
      <w:keepLines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color w:val="032348" w:themeColor="accent1" w:themeShade="BF"/>
      <w:sz w:val="32"/>
      <w:szCs w:val="32"/>
      <w:lang w:eastAsia="es-CO"/>
    </w:rPr>
  </w:style>
  <w:style w:type="paragraph" w:styleId="TDC1">
    <w:name w:val="toc 1"/>
    <w:basedOn w:val="Normal"/>
    <w:next w:val="Normal"/>
    <w:autoRedefine/>
    <w:uiPriority w:val="39"/>
    <w:unhideWhenUsed/>
    <w:pPr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pPr>
      <w:spacing w:after="100"/>
      <w:ind w:left="220"/>
    </w:pPr>
  </w:style>
  <w:style w:type="character" w:styleId="Hipervnculo">
    <w:name w:val="Hyperlink"/>
    <w:basedOn w:val="Fuentedeprrafopredeter"/>
    <w:uiPriority w:val="99"/>
    <w:unhideWhenUsed/>
    <w:rPr>
      <w:color w:val="0D2E46" w:themeColor="hyperlink"/>
      <w:u w:val="single"/>
    </w:rPr>
  </w:style>
  <w:style w:type="table" w:customStyle="1" w:styleId="Tabladecuadrcula4-nfasis11">
    <w:name w:val="Tabla de cuadrícula 4 - Énfasis 11"/>
    <w:basedOn w:val="Tablanormal"/>
    <w:uiPriority w:val="49"/>
    <w:tblPr>
      <w:tblStyleRowBandSize w:val="1"/>
      <w:tblStyleColBandSize w:val="1"/>
      <w:tblBorders>
        <w:top w:val="single" w:sz="4" w:space="0" w:color="167AF3" w:themeColor="accent1" w:themeTint="99"/>
        <w:left w:val="single" w:sz="4" w:space="0" w:color="167AF3" w:themeColor="accent1" w:themeTint="99"/>
        <w:bottom w:val="single" w:sz="4" w:space="0" w:color="167AF3" w:themeColor="accent1" w:themeTint="99"/>
        <w:right w:val="single" w:sz="4" w:space="0" w:color="167AF3" w:themeColor="accent1" w:themeTint="99"/>
        <w:insideH w:val="single" w:sz="4" w:space="0" w:color="167AF3" w:themeColor="accent1" w:themeTint="99"/>
        <w:insideV w:val="single" w:sz="4" w:space="0" w:color="167AF3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52F61" w:themeColor="accent1"/>
          <w:left w:val="single" w:sz="4" w:space="0" w:color="052F61" w:themeColor="accent1"/>
          <w:bottom w:val="single" w:sz="4" w:space="0" w:color="052F61" w:themeColor="accent1"/>
          <w:right w:val="single" w:sz="4" w:space="0" w:color="052F61" w:themeColor="accent1"/>
          <w:insideH w:val="nil"/>
          <w:insideV w:val="nil"/>
        </w:tcBorders>
        <w:shd w:val="clear" w:color="auto" w:fill="052F61" w:themeFill="accent1"/>
      </w:tcPr>
    </w:tblStylePr>
    <w:tblStylePr w:type="lastRow">
      <w:rPr>
        <w:b/>
        <w:bCs/>
      </w:rPr>
      <w:tblPr/>
      <w:tcPr>
        <w:tcBorders>
          <w:top w:val="double" w:sz="4" w:space="0" w:color="052F61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1D2FB" w:themeFill="accent1" w:themeFillTint="33"/>
      </w:tcPr>
    </w:tblStylePr>
    <w:tblStylePr w:type="band1Horz">
      <w:tblPr/>
      <w:tcPr>
        <w:shd w:val="clear" w:color="auto" w:fill="B1D2FB" w:themeFill="accent1" w:themeFillTint="33"/>
      </w:tcPr>
    </w:tblStylePr>
  </w:style>
  <w:style w:type="table" w:styleId="Tablaconcuadrcula">
    <w:name w:val="Table Grid"/>
    <w:basedOn w:val="Tablanormal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decomentario">
    <w:name w:val="annotation reference"/>
    <w:basedOn w:val="Fuentedeprrafopredeter"/>
    <w:uiPriority w:val="99"/>
    <w:semiHidden/>
    <w:unhideWhenUsed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Pr>
      <w:lang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Pr>
      <w:b/>
      <w:bCs/>
      <w:lang w:eastAsia="en-US"/>
    </w:rPr>
  </w:style>
  <w:style w:type="paragraph" w:styleId="Sinespaciado">
    <w:name w:val="No Spacing"/>
    <w:link w:val="SinespaciadoCar"/>
    <w:uiPriority w:val="1"/>
    <w:qFormat/>
    <w:rPr>
      <w:rFonts w:asciiTheme="minorHAnsi" w:eastAsiaTheme="minorEastAsia" w:hAnsiTheme="minorHAnsi" w:cstheme="minorBidi"/>
      <w:sz w:val="22"/>
      <w:szCs w:val="22"/>
      <w:lang w:eastAsia="es-CO"/>
    </w:rPr>
  </w:style>
  <w:style w:type="character" w:customStyle="1" w:styleId="SinespaciadoCar">
    <w:name w:val="Sin espaciado Car"/>
    <w:basedOn w:val="Fuentedeprrafopredeter"/>
    <w:link w:val="Sinespaciado"/>
    <w:uiPriority w:val="1"/>
    <w:rPr>
      <w:rFonts w:asciiTheme="minorHAnsi" w:eastAsiaTheme="minorEastAsia" w:hAnsiTheme="minorHAnsi" w:cstheme="minorBidi"/>
      <w:sz w:val="22"/>
      <w:szCs w:val="22"/>
      <w:lang w:eastAsia="es-CO"/>
    </w:rPr>
  </w:style>
  <w:style w:type="character" w:customStyle="1" w:styleId="Ttulo3Car">
    <w:name w:val="Título 3 Car"/>
    <w:basedOn w:val="Fuentedeprrafopredeter"/>
    <w:link w:val="Ttulo3"/>
    <w:uiPriority w:val="9"/>
    <w:rPr>
      <w:rFonts w:asciiTheme="majorHAnsi" w:eastAsiaTheme="majorEastAsia" w:hAnsiTheme="majorHAnsi" w:cstheme="majorBidi"/>
      <w:b/>
      <w:bCs/>
      <w:color w:val="052F61" w:themeColor="accent1"/>
      <w:sz w:val="22"/>
      <w:szCs w:val="22"/>
      <w:lang w:eastAsia="en-US"/>
    </w:rPr>
  </w:style>
  <w:style w:type="paragraph" w:styleId="TDC3">
    <w:name w:val="toc 3"/>
    <w:basedOn w:val="Normal"/>
    <w:next w:val="Normal"/>
    <w:autoRedefine/>
    <w:uiPriority w:val="39"/>
    <w:unhideWhenUsed/>
    <w:pPr>
      <w:spacing w:after="100"/>
      <w:ind w:left="440"/>
    </w:pPr>
  </w:style>
  <w:style w:type="paragraph" w:styleId="Textonotapie">
    <w:name w:val="footnote text"/>
    <w:basedOn w:val="Normal"/>
    <w:link w:val="TextonotapieC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Pr>
      <w:lang w:eastAsia="en-US"/>
    </w:rPr>
  </w:style>
  <w:style w:type="character" w:styleId="Refdenotaalpie">
    <w:name w:val="footnote reference"/>
    <w:basedOn w:val="Fuentedeprrafopredeter"/>
    <w:uiPriority w:val="99"/>
    <w:semiHidden/>
    <w:unhideWhenUsed/>
    <w:rPr>
      <w:vertAlign w:val="superscript"/>
    </w:rPr>
  </w:style>
  <w:style w:type="table" w:styleId="Cuadrculaclara-nfasis3">
    <w:name w:val="Light Grid Accent 3"/>
    <w:basedOn w:val="Tablanormal"/>
    <w:uiPriority w:val="62"/>
    <w:tblPr>
      <w:tblStyleRowBandSize w:val="1"/>
      <w:tblStyleColBandSize w:val="1"/>
      <w:tblBorders>
        <w:top w:val="single" w:sz="8" w:space="0" w:color="14967C" w:themeColor="accent3"/>
        <w:left w:val="single" w:sz="8" w:space="0" w:color="14967C" w:themeColor="accent3"/>
        <w:bottom w:val="single" w:sz="8" w:space="0" w:color="14967C" w:themeColor="accent3"/>
        <w:right w:val="single" w:sz="8" w:space="0" w:color="14967C" w:themeColor="accent3"/>
        <w:insideH w:val="single" w:sz="8" w:space="0" w:color="14967C" w:themeColor="accent3"/>
        <w:insideV w:val="single" w:sz="8" w:space="0" w:color="14967C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18" w:space="0" w:color="14967C" w:themeColor="accent3"/>
          <w:right w:val="single" w:sz="8" w:space="0" w:color="14967C" w:themeColor="accent3"/>
          <w:insideH w:val="nil"/>
          <w:insideV w:val="single" w:sz="8" w:space="0" w:color="14967C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H w:val="nil"/>
          <w:insideV w:val="single" w:sz="8" w:space="0" w:color="14967C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</w:tcBorders>
      </w:tcPr>
    </w:tblStylePr>
    <w:tblStylePr w:type="band1Vert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</w:tcBorders>
        <w:shd w:val="clear" w:color="auto" w:fill="B4F5E8" w:themeFill="accent3" w:themeFillTint="3F"/>
      </w:tcPr>
    </w:tblStylePr>
    <w:tblStylePr w:type="band1Horz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V w:val="single" w:sz="8" w:space="0" w:color="14967C" w:themeColor="accent3"/>
        </w:tcBorders>
        <w:shd w:val="clear" w:color="auto" w:fill="B4F5E8" w:themeFill="accent3" w:themeFillTint="3F"/>
      </w:tcPr>
    </w:tblStylePr>
    <w:tblStylePr w:type="band2Horz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V w:val="single" w:sz="8" w:space="0" w:color="14967C" w:themeColor="accent3"/>
        </w:tcBorders>
      </w:tcPr>
    </w:tblStylePr>
  </w:style>
  <w:style w:type="paragraph" w:styleId="NormalWeb">
    <w:name w:val="Normal (Web)"/>
    <w:basedOn w:val="Normal"/>
    <w:uiPriority w:val="99"/>
    <w:unhideWhenUsed/>
    <w:pPr>
      <w:spacing w:before="100" w:beforeAutospacing="1" w:after="100" w:afterAutospacing="1" w:line="240" w:lineRule="auto"/>
    </w:pPr>
    <w:rPr>
      <w:rFonts w:ascii="Times New Roman" w:eastAsiaTheme="minorEastAsia" w:hAnsi="Times New Roman"/>
      <w:sz w:val="24"/>
      <w:szCs w:val="24"/>
      <w:lang w:eastAsia="es-CO"/>
    </w:rPr>
  </w:style>
  <w:style w:type="paragraph" w:customStyle="1" w:styleId="Default">
    <w:name w:val="Default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character" w:styleId="Textoennegrita">
    <w:name w:val="Strong"/>
    <w:basedOn w:val="Fuentedeprrafopredeter"/>
    <w:uiPriority w:val="22"/>
    <w:qFormat/>
    <w:rPr>
      <w:b/>
      <w:bCs/>
    </w:rPr>
  </w:style>
  <w:style w:type="character" w:customStyle="1" w:styleId="apple-converted-space">
    <w:name w:val="apple-converted-space"/>
    <w:basedOn w:val="Fuentedeprrafopredeter"/>
  </w:style>
  <w:style w:type="paragraph" w:styleId="z-Principiodelformulario">
    <w:name w:val="HTML Top of Form"/>
    <w:basedOn w:val="Normal"/>
    <w:next w:val="Normal"/>
    <w:link w:val="z-PrincipiodelformularioCar"/>
    <w:hidden/>
    <w:uiPriority w:val="99"/>
    <w:semiHidden/>
    <w:unhideWhenUsed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es-CO"/>
    </w:rPr>
  </w:style>
  <w:style w:type="character" w:customStyle="1" w:styleId="z-PrincipiodelformularioCar">
    <w:name w:val="z-Principio del formulario Car"/>
    <w:basedOn w:val="Fuentedeprrafopredeter"/>
    <w:link w:val="z-Principiodelformulario"/>
    <w:uiPriority w:val="99"/>
    <w:semiHidden/>
    <w:rPr>
      <w:rFonts w:ascii="Arial" w:eastAsia="Times New Roman" w:hAnsi="Arial" w:cs="Arial"/>
      <w:vanish/>
      <w:sz w:val="16"/>
      <w:szCs w:val="16"/>
      <w:lang w:eastAsia="es-CO"/>
    </w:rPr>
  </w:style>
  <w:style w:type="paragraph" w:styleId="z-Finaldelformulario">
    <w:name w:val="HTML Bottom of Form"/>
    <w:basedOn w:val="Normal"/>
    <w:next w:val="Normal"/>
    <w:link w:val="z-FinaldelformularioCar"/>
    <w:hidden/>
    <w:uiPriority w:val="99"/>
    <w:semiHidden/>
    <w:unhideWhenUsed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es-CO"/>
    </w:rPr>
  </w:style>
  <w:style w:type="character" w:customStyle="1" w:styleId="z-FinaldelformularioCar">
    <w:name w:val="z-Final del formulario Car"/>
    <w:basedOn w:val="Fuentedeprrafopredeter"/>
    <w:link w:val="z-Finaldelformulario"/>
    <w:uiPriority w:val="99"/>
    <w:semiHidden/>
    <w:rPr>
      <w:rFonts w:ascii="Arial" w:eastAsia="Times New Roman" w:hAnsi="Arial" w:cs="Arial"/>
      <w:vanish/>
      <w:sz w:val="16"/>
      <w:szCs w:val="16"/>
      <w:lang w:eastAsia="es-CO"/>
    </w:rPr>
  </w:style>
  <w:style w:type="paragraph" w:styleId="Textoindependiente">
    <w:name w:val="Body Text"/>
    <w:basedOn w:val="Normal"/>
    <w:link w:val="TextoindependienteCar"/>
    <w:uiPriority w:val="1"/>
    <w:unhideWhenUsed/>
    <w:qFormat/>
    <w:rsid w:val="008E6FC5"/>
    <w:pPr>
      <w:spacing w:after="120" w:line="480" w:lineRule="auto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8E6FC5"/>
    <w:rPr>
      <w:sz w:val="22"/>
      <w:szCs w:val="22"/>
      <w:lang w:eastAsia="en-US"/>
    </w:rPr>
  </w:style>
  <w:style w:type="paragraph" w:customStyle="1" w:styleId="TableParagraph">
    <w:name w:val="Table Paragraph"/>
    <w:basedOn w:val="Normal"/>
    <w:uiPriority w:val="1"/>
    <w:qFormat/>
    <w:rsid w:val="00026F7F"/>
    <w:pPr>
      <w:widowControl w:val="0"/>
      <w:autoSpaceDE w:val="0"/>
      <w:autoSpaceDN w:val="0"/>
      <w:spacing w:after="0" w:line="240" w:lineRule="auto"/>
      <w:ind w:left="108"/>
    </w:pPr>
    <w:rPr>
      <w:rFonts w:cs="Calibri"/>
      <w:lang w:val="es-MX"/>
    </w:rPr>
  </w:style>
  <w:style w:type="table" w:customStyle="1" w:styleId="TableNormal">
    <w:name w:val="Table Normal"/>
    <w:uiPriority w:val="2"/>
    <w:semiHidden/>
    <w:unhideWhenUsed/>
    <w:qFormat/>
    <w:rsid w:val="004A6DB0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link w:val="TtuloCar"/>
    <w:uiPriority w:val="1"/>
    <w:qFormat/>
    <w:rsid w:val="004A6DB0"/>
    <w:pPr>
      <w:widowControl w:val="0"/>
      <w:autoSpaceDE w:val="0"/>
      <w:autoSpaceDN w:val="0"/>
      <w:spacing w:before="180" w:after="0" w:line="240" w:lineRule="auto"/>
      <w:ind w:left="1823" w:right="1454" w:firstLine="814"/>
    </w:pPr>
    <w:rPr>
      <w:rFonts w:ascii="Arial" w:eastAsia="Arial" w:hAnsi="Arial" w:cs="Arial"/>
      <w:b/>
      <w:bCs/>
      <w:lang w:val="es-ES"/>
    </w:rPr>
  </w:style>
  <w:style w:type="character" w:customStyle="1" w:styleId="TtuloCar">
    <w:name w:val="Título Car"/>
    <w:basedOn w:val="Fuentedeprrafopredeter"/>
    <w:link w:val="Ttulo"/>
    <w:uiPriority w:val="1"/>
    <w:rsid w:val="004A6DB0"/>
    <w:rPr>
      <w:rFonts w:ascii="Arial" w:eastAsia="Arial" w:hAnsi="Arial" w:cs="Arial"/>
      <w:b/>
      <w:bCs/>
      <w:sz w:val="22"/>
      <w:szCs w:val="22"/>
      <w:lang w:val="es-ES" w:eastAsia="en-US"/>
    </w:rPr>
  </w:style>
  <w:style w:type="character" w:styleId="Hipervnculovisitado">
    <w:name w:val="FollowedHyperlink"/>
    <w:basedOn w:val="Fuentedeprrafopredeter"/>
    <w:uiPriority w:val="99"/>
    <w:semiHidden/>
    <w:unhideWhenUsed/>
    <w:rsid w:val="004A6DB0"/>
    <w:rPr>
      <w:color w:val="356A95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78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2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7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40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1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05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60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767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072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136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204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75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722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17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373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34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23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120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32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21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971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98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018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41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807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6209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948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60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63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130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tmp"/><Relationship Id="rId17" Type="http://schemas.openxmlformats.org/officeDocument/2006/relationships/image" Target="media/image7.tmp"/><Relationship Id="rId2" Type="http://schemas.openxmlformats.org/officeDocument/2006/relationships/customXml" Target="../customXml/item2.xml"/><Relationship Id="rId16" Type="http://schemas.openxmlformats.org/officeDocument/2006/relationships/image" Target="media/image6.tmp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tmp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Downloads\Formato_word-SENA-GC-F-005-V1.dotx" TargetMode="External"/></Relationships>
</file>

<file path=word/theme/theme1.xml><?xml version="1.0" encoding="utf-8"?>
<a:theme xmlns:a="http://schemas.openxmlformats.org/drawingml/2006/main" name="Sector">
  <a:themeElements>
    <a:clrScheme name="Sector">
      <a:dk1>
        <a:sysClr val="windowText" lastClr="000000"/>
      </a:dk1>
      <a:lt1>
        <a:sysClr val="window" lastClr="FFFFFF"/>
      </a:lt1>
      <a:dk2>
        <a:srgbClr val="146194"/>
      </a:dk2>
      <a:lt2>
        <a:srgbClr val="76DBF4"/>
      </a:lt2>
      <a:accent1>
        <a:srgbClr val="052F61"/>
      </a:accent1>
      <a:accent2>
        <a:srgbClr val="A50E82"/>
      </a:accent2>
      <a:accent3>
        <a:srgbClr val="14967C"/>
      </a:accent3>
      <a:accent4>
        <a:srgbClr val="6A9E1F"/>
      </a:accent4>
      <a:accent5>
        <a:srgbClr val="E87D37"/>
      </a:accent5>
      <a:accent6>
        <a:srgbClr val="C62324"/>
      </a:accent6>
      <a:hlink>
        <a:srgbClr val="0D2E46"/>
      </a:hlink>
      <a:folHlink>
        <a:srgbClr val="356A95"/>
      </a:folHlink>
    </a:clrScheme>
    <a:fontScheme name="Sector">
      <a:majorFont>
        <a:latin typeface="Century Gothic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entury Gothic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Sector">
      <a:fillStyleLst>
        <a:solidFill>
          <a:schemeClr val="phClr"/>
        </a:solidFill>
        <a:gradFill rotWithShape="1">
          <a:gsLst>
            <a:gs pos="0">
              <a:schemeClr val="phClr">
                <a:tint val="62000"/>
                <a:hueMod val="94000"/>
                <a:satMod val="140000"/>
                <a:lumMod val="110000"/>
              </a:schemeClr>
            </a:gs>
            <a:gs pos="100000">
              <a:schemeClr val="phClr">
                <a:tint val="84000"/>
                <a:satMod val="16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8000"/>
                <a:hueMod val="94000"/>
                <a:satMod val="130000"/>
                <a:lumMod val="128000"/>
              </a:schemeClr>
            </a:gs>
            <a:gs pos="100000">
              <a:schemeClr val="phClr">
                <a:shade val="94000"/>
                <a:lumMod val="88000"/>
              </a:schemeClr>
            </a:gs>
          </a:gsLst>
          <a:lin ang="5400000" scaled="0"/>
        </a:gradFill>
      </a:fillStyleLst>
      <a:lnStyleLst>
        <a:ln w="9525" cap="rnd" cmpd="sng" algn="ctr">
          <a:solidFill>
            <a:schemeClr val="phClr">
              <a:tint val="76000"/>
              <a:alpha val="60000"/>
              <a:hueMod val="94000"/>
            </a:schemeClr>
          </a:solidFill>
          <a:prstDash val="solid"/>
        </a:ln>
        <a:ln w="15875" cap="rnd" cmpd="sng" algn="ctr">
          <a:solidFill>
            <a:schemeClr val="phClr">
              <a:hueMod val="94000"/>
            </a:schemeClr>
          </a:solidFill>
          <a:prstDash val="solid"/>
        </a:ln>
        <a:ln w="28575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innerShdw blurRad="25400" dist="12700" dir="13500000">
              <a:srgbClr val="000000">
                <a:alpha val="45000"/>
              </a:srgbClr>
            </a:innerShdw>
          </a:effectLst>
        </a:effectStyle>
        <a:effectStyle>
          <a:effectLst>
            <a:outerShdw blurRad="50800" dist="38100" dir="5400000" rotWithShape="0">
              <a:srgbClr val="000000">
                <a:alpha val="46000"/>
              </a:srgbClr>
            </a:outerShdw>
          </a:effectLst>
          <a:scene3d>
            <a:camera prst="orthographicFront">
              <a:rot lat="0" lon="0" rev="0"/>
            </a:camera>
            <a:lightRig rig="threePt" dir="t"/>
          </a:scene3d>
          <a:sp3d prstMaterial="plastic">
            <a:bevelT w="25400" h="25400"/>
          </a:sp3d>
        </a:effectStyle>
      </a:effectStyleLst>
      <a:bgFillStyleLst>
        <a:solidFill>
          <a:schemeClr val="phClr"/>
        </a:solidFill>
        <a:gradFill rotWithShape="1">
          <a:gsLst>
            <a:gs pos="1000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lin ang="6120000" scaled="1"/>
        </a:gradFill>
        <a:gradFill rotWithShape="1">
          <a:gsLst>
            <a:gs pos="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path path="circle">
            <a:fillToRect b="100000"/>
          </a:path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lice" id="{0507925B-6AC9-4358-8E18-C330545D08F8}" vid="{13FEC7C6-62A9-40C4-99D2-581AACACAA2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B27D44C9E92C44E80A327525A1EA580" ma:contentTypeVersion="13" ma:contentTypeDescription="Create a new document." ma:contentTypeScope="" ma:versionID="11837b6c98d7aefad81a7b94b0004dbd">
  <xsd:schema xmlns:xsd="http://www.w3.org/2001/XMLSchema" xmlns:xs="http://www.w3.org/2001/XMLSchema" xmlns:p="http://schemas.microsoft.com/office/2006/metadata/properties" xmlns:ns3="f9835f2c-a5d8-47b8-88a4-77a3324b5592" xmlns:ns4="1bf1a7e0-185b-409f-818a-54ddd52a2afa" targetNamespace="http://schemas.microsoft.com/office/2006/metadata/properties" ma:root="true" ma:fieldsID="fedc529ac2fbcf8f426551e58d4cb58f" ns3:_="" ns4:_="">
    <xsd:import namespace="f9835f2c-a5d8-47b8-88a4-77a3324b5592"/>
    <xsd:import namespace="1bf1a7e0-185b-409f-818a-54ddd52a2afa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Location" minOccurs="0"/>
                <xsd:element ref="ns3:MediaServiceAutoKeyPoints" minOccurs="0"/>
                <xsd:element ref="ns3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9835f2c-a5d8-47b8-88a4-77a3324b559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3" nillable="true" ma:displayName="MediaServiceAuto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bf1a7e0-185b-409f-818a-54ddd52a2afa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2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8F450D50-880D-4B22-8F8E-5B909E18CED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9835f2c-a5d8-47b8-88a4-77a3324b5592"/>
    <ds:schemaRef ds:uri="1bf1a7e0-185b-409f-818a-54ddd52a2af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7A2F0638-D899-4274-81AE-5EF04B5A7A1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7CF8D33A-C2DB-44C7-9BCC-00F4D8D30E15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7412EAB8-29EA-495E-81C4-955F7C1C8CE8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Formato_word-SENA-GC-F-005-V1</Template>
  <TotalTime>239</TotalTime>
  <Pages>5</Pages>
  <Words>113</Words>
  <Characters>624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736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ASTRID SUAREZ</dc:creator>
  <cp:lastModifiedBy>Paola Alape Perdomo</cp:lastModifiedBy>
  <cp:revision>10</cp:revision>
  <cp:lastPrinted>2016-06-08T15:42:00Z</cp:lastPrinted>
  <dcterms:created xsi:type="dcterms:W3CDTF">2025-05-01T23:16:00Z</dcterms:created>
  <dcterms:modified xsi:type="dcterms:W3CDTF">2025-10-20T17:07:00Z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0x010100BB27D44C9E92C44E80A327525A1EA580</vt:lpwstr>
  </property>
  <property fmtid="{D5CDD505-2E9C-101B-9397-08002B2CF9AE}" pid="3" name="MSIP_Label_1299739c-ad3d-4908-806e-4d91151a6e13_Enabled">
    <vt:lpwstr>true</vt:lpwstr>
  </property>
  <property fmtid="{D5CDD505-2E9C-101B-9397-08002B2CF9AE}" pid="4" name="MSIP_Label_1299739c-ad3d-4908-806e-4d91151a6e13_SetDate">
    <vt:lpwstr>2023-01-25T22:44:32Z</vt:lpwstr>
  </property>
  <property fmtid="{D5CDD505-2E9C-101B-9397-08002B2CF9AE}" pid="5" name="MSIP_Label_1299739c-ad3d-4908-806e-4d91151a6e13_Method">
    <vt:lpwstr>Standard</vt:lpwstr>
  </property>
  <property fmtid="{D5CDD505-2E9C-101B-9397-08002B2CF9AE}" pid="6" name="MSIP_Label_1299739c-ad3d-4908-806e-4d91151a6e13_Name">
    <vt:lpwstr>All Employees (Unrestricted)</vt:lpwstr>
  </property>
  <property fmtid="{D5CDD505-2E9C-101B-9397-08002B2CF9AE}" pid="7" name="MSIP_Label_1299739c-ad3d-4908-806e-4d91151a6e13_SiteId">
    <vt:lpwstr>cbc2c381-2f2e-4d93-91d1-506c9316ace7</vt:lpwstr>
  </property>
  <property fmtid="{D5CDD505-2E9C-101B-9397-08002B2CF9AE}" pid="8" name="MSIP_Label_1299739c-ad3d-4908-806e-4d91151a6e13_ActionId">
    <vt:lpwstr>75d85661-9c36-476c-81e3-0195d80e746a</vt:lpwstr>
  </property>
  <property fmtid="{D5CDD505-2E9C-101B-9397-08002B2CF9AE}" pid="9" name="MSIP_Label_1299739c-ad3d-4908-806e-4d91151a6e13_ContentBits">
    <vt:lpwstr>0</vt:lpwstr>
  </property>
</Properties>
</file>